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4E11" w14:textId="77777777" w:rsidR="00460A21" w:rsidRDefault="00460A21" w:rsidP="00460A21"/>
    <w:p w14:paraId="62E1F364" w14:textId="10495F1A" w:rsidR="00317627" w:rsidRPr="008E036E" w:rsidRDefault="0088258C" w:rsidP="00B200B8">
      <w:pPr>
        <w:jc w:val="center"/>
        <w:rPr>
          <w:b/>
          <w:sz w:val="28"/>
          <w:szCs w:val="28"/>
        </w:rPr>
      </w:pPr>
      <w:r>
        <w:rPr>
          <w:b/>
          <w:sz w:val="28"/>
          <w:szCs w:val="28"/>
        </w:rPr>
        <w:t>OKVIRNI SPORAZUM</w:t>
      </w:r>
    </w:p>
    <w:p w14:paraId="114340C3" w14:textId="77777777" w:rsidR="000D305E" w:rsidRPr="008E036E" w:rsidRDefault="000D305E" w:rsidP="000D305E">
      <w:pPr>
        <w:pStyle w:val="Glava"/>
        <w:jc w:val="center"/>
        <w:rPr>
          <w:rFonts w:cs="Arial"/>
        </w:rPr>
      </w:pPr>
      <w:r w:rsidRPr="007D7B83">
        <w:rPr>
          <w:rFonts w:cs="Arial"/>
        </w:rPr>
        <w:t xml:space="preserve">za </w:t>
      </w:r>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88258C" w:rsidRPr="0088258C" w14:paraId="2DEB5AD0" w14:textId="77777777" w:rsidTr="009B3A4D">
        <w:tc>
          <w:tcPr>
            <w:tcW w:w="9210" w:type="dxa"/>
            <w:shd w:val="clear" w:color="auto" w:fill="auto"/>
          </w:tcPr>
          <w:p w14:paraId="26CAACB4" w14:textId="77777777" w:rsidR="000C4170" w:rsidRPr="0088258C" w:rsidRDefault="000C4170" w:rsidP="00A957F1">
            <w:pPr>
              <w:tabs>
                <w:tab w:val="left" w:pos="993"/>
                <w:tab w:val="left" w:pos="1134"/>
              </w:tabs>
              <w:jc w:val="center"/>
              <w:rPr>
                <w:rFonts w:cs="Arial"/>
              </w:rPr>
            </w:pPr>
          </w:p>
          <w:p w14:paraId="485035C1" w14:textId="17E32F78" w:rsidR="000D305E" w:rsidRPr="0088258C" w:rsidRDefault="0088258C" w:rsidP="00A957F1">
            <w:pPr>
              <w:tabs>
                <w:tab w:val="left" w:pos="993"/>
                <w:tab w:val="left" w:pos="1134"/>
              </w:tabs>
              <w:jc w:val="center"/>
              <w:rPr>
                <w:rFonts w:cs="Arial"/>
              </w:rPr>
            </w:pPr>
            <w:r w:rsidRPr="0088258C">
              <w:rPr>
                <w:rFonts w:cs="Arial"/>
              </w:rPr>
              <w:t>Strokovni nadzor</w:t>
            </w:r>
          </w:p>
          <w:p w14:paraId="482B0813" w14:textId="0A5DE0B0" w:rsidR="000C4170" w:rsidRPr="0088258C" w:rsidRDefault="000C4170" w:rsidP="000C4170">
            <w:pPr>
              <w:widowControl w:val="0"/>
              <w:jc w:val="center"/>
              <w:rPr>
                <w:rFonts w:cs="Arial"/>
                <w:b/>
              </w:rPr>
            </w:pPr>
            <w:r w:rsidRPr="0088258C">
              <w:rPr>
                <w:rFonts w:cs="Arial"/>
              </w:rPr>
              <w:t xml:space="preserve">»Sklop </w:t>
            </w:r>
            <w:r w:rsidR="00CF2FB0">
              <w:rPr>
                <w:rFonts w:cs="Arial"/>
              </w:rPr>
              <w:t>3</w:t>
            </w:r>
            <w:r w:rsidR="0088258C" w:rsidRPr="0088258C">
              <w:rPr>
                <w:rFonts w:cs="Arial"/>
              </w:rPr>
              <w:t xml:space="preserve">: </w:t>
            </w:r>
            <w:r w:rsidR="00CF2FB0">
              <w:rPr>
                <w:rFonts w:cs="Arial"/>
              </w:rPr>
              <w:t xml:space="preserve">Strokovni nadzor za </w:t>
            </w:r>
            <w:r w:rsidR="006077CC">
              <w:rPr>
                <w:rFonts w:cs="Arial"/>
              </w:rPr>
              <w:t>elektro dela</w:t>
            </w:r>
            <w:r w:rsidRPr="0088258C">
              <w:rPr>
                <w:rFonts w:cs="Arial"/>
              </w:rPr>
              <w:t>«</w:t>
            </w:r>
          </w:p>
          <w:p w14:paraId="35E1AE60" w14:textId="77777777" w:rsidR="000C4170" w:rsidRPr="0088258C" w:rsidRDefault="000C4170" w:rsidP="00A957F1">
            <w:pPr>
              <w:tabs>
                <w:tab w:val="left" w:pos="993"/>
                <w:tab w:val="left" w:pos="1134"/>
              </w:tabs>
              <w:jc w:val="center"/>
              <w:rPr>
                <w:rFonts w:cs="Arial"/>
              </w:rPr>
            </w:pP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3DE06314"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Tomi </w:t>
      </w:r>
      <w:proofErr w:type="spellStart"/>
      <w:r w:rsidR="004D39D4">
        <w:rPr>
          <w:rFonts w:cs="Arial"/>
        </w:rPr>
        <w:t>Rum</w:t>
      </w:r>
      <w:r w:rsidR="004752B8">
        <w:rPr>
          <w:rFonts w:cs="Arial"/>
        </w:rPr>
        <w:t>p</w:t>
      </w:r>
      <w:r w:rsidR="004D39D4">
        <w:rPr>
          <w:rFonts w:cs="Arial"/>
        </w:rPr>
        <w:t>f</w:t>
      </w:r>
      <w:proofErr w:type="spellEnd"/>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44866B34" w:rsidR="00176072" w:rsidRDefault="00176072" w:rsidP="00317627">
      <w:pPr>
        <w:rPr>
          <w:rFonts w:cs="Arial"/>
        </w:rPr>
      </w:pPr>
    </w:p>
    <w:p w14:paraId="73CB8CB8" w14:textId="57A27E80" w:rsidR="00A00062" w:rsidRPr="00A00062" w:rsidRDefault="00A00062" w:rsidP="00317627">
      <w:pPr>
        <w:rPr>
          <w:rFonts w:cs="Arial"/>
          <w:b/>
        </w:rPr>
      </w:pPr>
      <w:r w:rsidRPr="00A00062">
        <w:rPr>
          <w:rFonts w:cs="Arial"/>
          <w:b/>
        </w:rPr>
        <w:t>STRANKE OKVIRNEGA SPORAZUMA (v nadaljevanju: izvajalec):</w:t>
      </w:r>
    </w:p>
    <w:p w14:paraId="27D416E7" w14:textId="74E3320F" w:rsidR="00317627" w:rsidRPr="00A00062" w:rsidRDefault="00317627" w:rsidP="00A00062">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0E7F6BB8"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k</w:t>
      </w:r>
      <w:r w:rsidR="004E0D3B" w:rsidRPr="00A00062">
        <w:rPr>
          <w:rFonts w:asciiTheme="majorHAnsi" w:hAnsiTheme="majorHAnsi" w:cstheme="majorHAnsi"/>
        </w:rPr>
        <w:t>i ga zastopa direktor  ……………………</w:t>
      </w:r>
    </w:p>
    <w:p w14:paraId="4954367A"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 xml:space="preserve">ID za DDV: SI </w:t>
      </w:r>
      <w:r w:rsidR="004E0D3B" w:rsidRPr="00A00062">
        <w:rPr>
          <w:rFonts w:asciiTheme="majorHAnsi" w:hAnsiTheme="majorHAnsi" w:cstheme="majorHAnsi"/>
        </w:rPr>
        <w:t xml:space="preserve"> </w:t>
      </w:r>
      <w:r w:rsidRPr="00A00062">
        <w:rPr>
          <w:rFonts w:asciiTheme="majorHAnsi" w:hAnsiTheme="majorHAnsi" w:cstheme="majorHAnsi"/>
        </w:rPr>
        <w:t>…………………………….</w:t>
      </w:r>
    </w:p>
    <w:p w14:paraId="3EBACED8" w14:textId="77777777" w:rsidR="00311636" w:rsidRPr="00A00062" w:rsidRDefault="00311636" w:rsidP="00A00062">
      <w:pPr>
        <w:ind w:left="360"/>
        <w:rPr>
          <w:rFonts w:asciiTheme="majorHAnsi" w:hAnsiTheme="majorHAnsi" w:cstheme="majorHAnsi"/>
        </w:rPr>
      </w:pPr>
      <w:r w:rsidRPr="00A00062">
        <w:rPr>
          <w:rFonts w:asciiTheme="majorHAnsi" w:hAnsiTheme="majorHAnsi" w:cstheme="majorHAnsi"/>
        </w:rPr>
        <w:t>Matična številka:…………………………...</w:t>
      </w:r>
    </w:p>
    <w:p w14:paraId="706F2F60" w14:textId="1743FE50" w:rsidR="00A00062" w:rsidRDefault="00A00062" w:rsidP="00A00062">
      <w:pPr>
        <w:ind w:left="360"/>
        <w:rPr>
          <w:rFonts w:asciiTheme="majorHAnsi" w:hAnsiTheme="majorHAnsi" w:cstheme="majorHAnsi"/>
        </w:rPr>
      </w:pPr>
    </w:p>
    <w:p w14:paraId="3E6D25A0" w14:textId="77777777" w:rsidR="00A00062" w:rsidRPr="00A00062" w:rsidRDefault="00A00062" w:rsidP="00A00062">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7C49411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21521021"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64418BA4"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2680103E" w14:textId="0700D746" w:rsidR="00A00062" w:rsidRDefault="00A00062" w:rsidP="00A00062">
      <w:pPr>
        <w:ind w:left="360"/>
        <w:rPr>
          <w:rFonts w:asciiTheme="majorHAnsi" w:hAnsiTheme="majorHAnsi" w:cstheme="majorHAnsi"/>
        </w:rPr>
      </w:pPr>
    </w:p>
    <w:p w14:paraId="2EA1AE35" w14:textId="77777777" w:rsidR="00A00062" w:rsidRPr="00A00062" w:rsidRDefault="00A00062" w:rsidP="00A00062">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0BA4EEF7"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517026B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5689072D" w14:textId="4514CB8B" w:rsid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49D162D8" w14:textId="77777777" w:rsidR="00B673B6" w:rsidRPr="00A00062" w:rsidRDefault="00B673B6" w:rsidP="00A00062">
      <w:pPr>
        <w:ind w:left="360"/>
        <w:rPr>
          <w:rFonts w:asciiTheme="majorHAnsi" w:hAnsiTheme="majorHAnsi" w:cstheme="majorHAnsi"/>
        </w:rPr>
      </w:pPr>
    </w:p>
    <w:p w14:paraId="255DDFCD" w14:textId="77777777" w:rsidR="00B673B6" w:rsidRPr="00A00062" w:rsidRDefault="00B673B6" w:rsidP="00B673B6">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1D5F85A7"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74972AC3"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66506589"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464F5785" w14:textId="5E4E0F09" w:rsidR="00A00062" w:rsidRDefault="00A00062" w:rsidP="00A00062">
      <w:pPr>
        <w:ind w:left="360"/>
        <w:rPr>
          <w:rFonts w:asciiTheme="majorHAnsi" w:hAnsiTheme="majorHAnsi" w:cstheme="majorHAnsi"/>
        </w:rPr>
      </w:pPr>
    </w:p>
    <w:p w14:paraId="6AF77E86" w14:textId="77777777" w:rsidR="00B673B6" w:rsidRPr="00A00062" w:rsidRDefault="00B673B6" w:rsidP="00B673B6">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33BDDC02"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15ADFFFC"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4F42366B"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73A3A7FB" w14:textId="77777777" w:rsidR="00B673B6" w:rsidRDefault="00B673B6" w:rsidP="00A00062">
      <w:pPr>
        <w:ind w:left="360"/>
        <w:rPr>
          <w:rFonts w:asciiTheme="majorHAnsi" w:hAnsiTheme="majorHAnsi" w:cstheme="majorHAnsi"/>
        </w:rPr>
      </w:pPr>
    </w:p>
    <w:p w14:paraId="4A2B6C25" w14:textId="6794B6AF" w:rsidR="00346BC8" w:rsidRPr="00A00062" w:rsidRDefault="00317627" w:rsidP="00A00062">
      <w:pPr>
        <w:rPr>
          <w:rFonts w:asciiTheme="majorHAnsi" w:hAnsiTheme="majorHAnsi" w:cstheme="majorHAnsi"/>
        </w:rPr>
        <w:sectPr w:rsidR="00346BC8" w:rsidRPr="00A00062"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A00062">
        <w:rPr>
          <w:rFonts w:asciiTheme="majorHAnsi" w:hAnsiTheme="majorHAnsi" w:cstheme="majorHAnsi"/>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633F41A5" w14:textId="4B0E7313" w:rsidR="001E2C70" w:rsidRPr="001E2C70" w:rsidRDefault="00F3514D">
          <w:pPr>
            <w:pStyle w:val="Kazalovsebine1"/>
            <w:rPr>
              <w:rFonts w:asciiTheme="minorHAnsi" w:eastAsiaTheme="minorEastAsia" w:hAnsiTheme="minorHAnsi" w:cstheme="minorBidi"/>
              <w:b w:val="0"/>
              <w:bCs w:val="0"/>
              <w:kern w:val="0"/>
            </w:rPr>
          </w:pPr>
          <w:r w:rsidRPr="001E2C70">
            <w:rPr>
              <w:b w:val="0"/>
            </w:rPr>
            <w:fldChar w:fldCharType="begin"/>
          </w:r>
          <w:r w:rsidRPr="001E2C70">
            <w:rPr>
              <w:b w:val="0"/>
            </w:rPr>
            <w:instrText xml:space="preserve"> TOC \o "1-3" \h \z \u </w:instrText>
          </w:r>
          <w:r w:rsidRPr="001E2C70">
            <w:rPr>
              <w:b w:val="0"/>
            </w:rPr>
            <w:fldChar w:fldCharType="separate"/>
          </w:r>
          <w:hyperlink w:anchor="_Toc82609839" w:history="1">
            <w:r w:rsidR="001E2C70" w:rsidRPr="001E2C70">
              <w:rPr>
                <w:rStyle w:val="Hiperpovezava"/>
                <w:b w:val="0"/>
              </w:rPr>
              <w:t>UVODNA DOLOČILA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_Toc82609839 \h </w:instrText>
            </w:r>
            <w:r w:rsidR="001E2C70" w:rsidRPr="001E2C70">
              <w:rPr>
                <w:b w:val="0"/>
                <w:webHidden/>
              </w:rPr>
            </w:r>
            <w:r w:rsidR="001E2C70" w:rsidRPr="001E2C70">
              <w:rPr>
                <w:b w:val="0"/>
                <w:webHidden/>
              </w:rPr>
              <w:fldChar w:fldCharType="separate"/>
            </w:r>
            <w:r w:rsidR="0024264C">
              <w:rPr>
                <w:b w:val="0"/>
                <w:webHidden/>
              </w:rPr>
              <w:t>3</w:t>
            </w:r>
            <w:r w:rsidR="001E2C70" w:rsidRPr="001E2C70">
              <w:rPr>
                <w:b w:val="0"/>
                <w:webHidden/>
              </w:rPr>
              <w:fldChar w:fldCharType="end"/>
            </w:r>
          </w:hyperlink>
        </w:p>
        <w:p w14:paraId="0CC6356E" w14:textId="28F8B1AC" w:rsidR="001E2C70" w:rsidRPr="001E2C70" w:rsidRDefault="0024264C">
          <w:pPr>
            <w:pStyle w:val="Kazalovsebine1"/>
            <w:rPr>
              <w:rFonts w:asciiTheme="minorHAnsi" w:eastAsiaTheme="minorEastAsia" w:hAnsiTheme="minorHAnsi" w:cstheme="minorBidi"/>
              <w:b w:val="0"/>
              <w:bCs w:val="0"/>
              <w:kern w:val="0"/>
            </w:rPr>
          </w:pPr>
          <w:hyperlink w:anchor="_Toc82609840" w:history="1">
            <w:r w:rsidR="001E2C70" w:rsidRPr="001E2C70">
              <w:rPr>
                <w:rStyle w:val="Hiperpovezava"/>
                <w:b w:val="0"/>
              </w:rPr>
              <w:t>SPLOŠNE DOLOČBE</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_Toc82609840 \h </w:instrText>
            </w:r>
            <w:r w:rsidR="001E2C70" w:rsidRPr="001E2C70">
              <w:rPr>
                <w:b w:val="0"/>
                <w:webHidden/>
              </w:rPr>
            </w:r>
            <w:r w:rsidR="001E2C70" w:rsidRPr="001E2C70">
              <w:rPr>
                <w:b w:val="0"/>
                <w:webHidden/>
              </w:rPr>
              <w:fldChar w:fldCharType="separate"/>
            </w:r>
            <w:r>
              <w:rPr>
                <w:b w:val="0"/>
                <w:webHidden/>
              </w:rPr>
              <w:t>3</w:t>
            </w:r>
            <w:r w:rsidR="001E2C70" w:rsidRPr="001E2C70">
              <w:rPr>
                <w:b w:val="0"/>
                <w:webHidden/>
              </w:rPr>
              <w:fldChar w:fldCharType="end"/>
            </w:r>
          </w:hyperlink>
        </w:p>
        <w:bookmarkStart w:id="0" w:name="_GoBack"/>
        <w:bookmarkEnd w:id="0"/>
        <w:p w14:paraId="2AFC7250" w14:textId="085B8021" w:rsidR="001E2C70" w:rsidRPr="001E2C70" w:rsidRDefault="0024264C">
          <w:pPr>
            <w:pStyle w:val="Kazalovsebine1"/>
            <w:rPr>
              <w:rFonts w:asciiTheme="minorHAnsi" w:eastAsiaTheme="minorEastAsia" w:hAnsiTheme="minorHAnsi" w:cstheme="minorBidi"/>
              <w:b w:val="0"/>
              <w:bCs w:val="0"/>
              <w:kern w:val="0"/>
            </w:rPr>
          </w:pPr>
          <w:r>
            <w:fldChar w:fldCharType="begin"/>
          </w:r>
          <w:r>
            <w:instrText xml:space="preserve"> HYPERLINK \l "_Toc82609841" </w:instrText>
          </w:r>
          <w:r>
            <w:fldChar w:fldCharType="separate"/>
          </w:r>
          <w:r w:rsidR="001E2C70" w:rsidRPr="001E2C70">
            <w:rPr>
              <w:rStyle w:val="Hiperpovezava"/>
              <w:b w:val="0"/>
            </w:rPr>
            <w:t>PREDMET OKVIRNEGA SPORAZUMA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_Toc82609841 \h </w:instrText>
          </w:r>
          <w:r w:rsidR="001E2C70" w:rsidRPr="001E2C70">
            <w:rPr>
              <w:b w:val="0"/>
              <w:webHidden/>
            </w:rPr>
          </w:r>
          <w:r w:rsidR="001E2C70" w:rsidRPr="001E2C70">
            <w:rPr>
              <w:b w:val="0"/>
              <w:webHidden/>
            </w:rPr>
            <w:fldChar w:fldCharType="separate"/>
          </w:r>
          <w:r>
            <w:rPr>
              <w:b w:val="0"/>
              <w:webHidden/>
            </w:rPr>
            <w:t>3</w:t>
          </w:r>
          <w:r w:rsidR="001E2C70" w:rsidRPr="001E2C70">
            <w:rPr>
              <w:b w:val="0"/>
              <w:webHidden/>
            </w:rPr>
            <w:fldChar w:fldCharType="end"/>
          </w:r>
          <w:r>
            <w:rPr>
              <w:b w:val="0"/>
            </w:rPr>
            <w:fldChar w:fldCharType="end"/>
          </w:r>
        </w:p>
        <w:p w14:paraId="31BA2721" w14:textId="2E9EDDE9" w:rsidR="001E2C70" w:rsidRPr="001E2C70" w:rsidRDefault="0024264C">
          <w:pPr>
            <w:pStyle w:val="Kazalovsebine1"/>
            <w:rPr>
              <w:rFonts w:asciiTheme="minorHAnsi" w:eastAsiaTheme="minorEastAsia" w:hAnsiTheme="minorHAnsi" w:cstheme="minorBidi"/>
              <w:b w:val="0"/>
              <w:bCs w:val="0"/>
              <w:kern w:val="0"/>
            </w:rPr>
          </w:pPr>
          <w:hyperlink w:anchor="_Toc82609842" w:history="1">
            <w:r w:rsidR="001E2C70" w:rsidRPr="001E2C70">
              <w:rPr>
                <w:rStyle w:val="Hiperpovezava"/>
                <w:b w:val="0"/>
              </w:rPr>
              <w:t>IZVAJANJE STORITEV S SOIZVAJALCI OZ. PODIZVAJALCI</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_Toc82609842 \h </w:instrText>
            </w:r>
            <w:r w:rsidR="001E2C70" w:rsidRPr="001E2C70">
              <w:rPr>
                <w:b w:val="0"/>
                <w:webHidden/>
              </w:rPr>
            </w:r>
            <w:r w:rsidR="001E2C70" w:rsidRPr="001E2C70">
              <w:rPr>
                <w:b w:val="0"/>
                <w:webHidden/>
              </w:rPr>
              <w:fldChar w:fldCharType="separate"/>
            </w:r>
            <w:r>
              <w:rPr>
                <w:b w:val="0"/>
                <w:webHidden/>
              </w:rPr>
              <w:t>4</w:t>
            </w:r>
            <w:r w:rsidR="001E2C70" w:rsidRPr="001E2C70">
              <w:rPr>
                <w:b w:val="0"/>
                <w:webHidden/>
              </w:rPr>
              <w:fldChar w:fldCharType="end"/>
            </w:r>
          </w:hyperlink>
        </w:p>
        <w:p w14:paraId="4D7BDC14" w14:textId="55FDE7AE" w:rsidR="001E2C70" w:rsidRPr="001E2C70" w:rsidRDefault="0024264C">
          <w:pPr>
            <w:pStyle w:val="Kazalovsebine1"/>
            <w:rPr>
              <w:rFonts w:asciiTheme="minorHAnsi" w:eastAsiaTheme="minorEastAsia" w:hAnsiTheme="minorHAnsi" w:cstheme="minorBidi"/>
              <w:b w:val="0"/>
              <w:bCs w:val="0"/>
              <w:kern w:val="0"/>
            </w:rPr>
          </w:pPr>
          <w:hyperlink w:anchor="_Toc82609843" w:history="1">
            <w:r w:rsidR="001E2C70" w:rsidRPr="001E2C70">
              <w:rPr>
                <w:rStyle w:val="Hiperpovezava"/>
                <w:b w:val="0"/>
              </w:rPr>
              <w:t>VELJAVNOST OKVIRNEGA SPORAZUMA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_Toc82609843 \h </w:instrText>
            </w:r>
            <w:r w:rsidR="001E2C70" w:rsidRPr="001E2C70">
              <w:rPr>
                <w:b w:val="0"/>
                <w:webHidden/>
              </w:rPr>
            </w:r>
            <w:r w:rsidR="001E2C70" w:rsidRPr="001E2C70">
              <w:rPr>
                <w:b w:val="0"/>
                <w:webHidden/>
              </w:rPr>
              <w:fldChar w:fldCharType="separate"/>
            </w:r>
            <w:r>
              <w:rPr>
                <w:b w:val="0"/>
                <w:webHidden/>
              </w:rPr>
              <w:t>4</w:t>
            </w:r>
            <w:r w:rsidR="001E2C70" w:rsidRPr="001E2C70">
              <w:rPr>
                <w:b w:val="0"/>
                <w:webHidden/>
              </w:rPr>
              <w:fldChar w:fldCharType="end"/>
            </w:r>
          </w:hyperlink>
        </w:p>
        <w:p w14:paraId="23B6C2DC" w14:textId="1151905F" w:rsidR="001E2C70" w:rsidRPr="001E2C70" w:rsidRDefault="0024264C">
          <w:pPr>
            <w:pStyle w:val="Kazalovsebine1"/>
            <w:rPr>
              <w:rFonts w:asciiTheme="minorHAnsi" w:eastAsiaTheme="minorEastAsia" w:hAnsiTheme="minorHAnsi" w:cstheme="minorBidi"/>
              <w:b w:val="0"/>
              <w:bCs w:val="0"/>
              <w:kern w:val="0"/>
            </w:rPr>
          </w:pPr>
          <w:hyperlink w:anchor="_Toc82609844" w:history="1">
            <w:r w:rsidR="001E2C70" w:rsidRPr="001E2C70">
              <w:rPr>
                <w:rStyle w:val="Hiperpovezava"/>
                <w:b w:val="0"/>
              </w:rPr>
              <w:t>IZVAJANJE OKVIRNEGA SPORAZUMA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_Toc82609844 \h </w:instrText>
            </w:r>
            <w:r w:rsidR="001E2C70" w:rsidRPr="001E2C70">
              <w:rPr>
                <w:b w:val="0"/>
                <w:webHidden/>
              </w:rPr>
            </w:r>
            <w:r w:rsidR="001E2C70" w:rsidRPr="001E2C70">
              <w:rPr>
                <w:b w:val="0"/>
                <w:webHidden/>
              </w:rPr>
              <w:fldChar w:fldCharType="separate"/>
            </w:r>
            <w:r>
              <w:rPr>
                <w:b w:val="0"/>
                <w:webHidden/>
              </w:rPr>
              <w:t>4</w:t>
            </w:r>
            <w:r w:rsidR="001E2C70" w:rsidRPr="001E2C70">
              <w:rPr>
                <w:b w:val="0"/>
                <w:webHidden/>
              </w:rPr>
              <w:fldChar w:fldCharType="end"/>
            </w:r>
          </w:hyperlink>
        </w:p>
        <w:p w14:paraId="355E325C" w14:textId="33CCBEB6" w:rsidR="001E2C70" w:rsidRPr="001E2C70" w:rsidRDefault="0024264C">
          <w:pPr>
            <w:pStyle w:val="Kazalovsebine1"/>
            <w:rPr>
              <w:rFonts w:asciiTheme="minorHAnsi" w:eastAsiaTheme="minorEastAsia" w:hAnsiTheme="minorHAnsi" w:cstheme="minorBidi"/>
              <w:b w:val="0"/>
              <w:bCs w:val="0"/>
              <w:kern w:val="0"/>
            </w:rPr>
          </w:pPr>
          <w:hyperlink w:anchor="_Toc82609845" w:history="1">
            <w:r w:rsidR="001E2C70" w:rsidRPr="001E2C70">
              <w:rPr>
                <w:rStyle w:val="Hiperpovezava"/>
                <w:b w:val="0"/>
              </w:rPr>
              <w:t>VREDNOST OKVIRNEGA SPORAZUMA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_Toc82609845 \h </w:instrText>
            </w:r>
            <w:r w:rsidR="001E2C70" w:rsidRPr="001E2C70">
              <w:rPr>
                <w:b w:val="0"/>
                <w:webHidden/>
              </w:rPr>
            </w:r>
            <w:r w:rsidR="001E2C70" w:rsidRPr="001E2C70">
              <w:rPr>
                <w:b w:val="0"/>
                <w:webHidden/>
              </w:rPr>
              <w:fldChar w:fldCharType="separate"/>
            </w:r>
            <w:r>
              <w:rPr>
                <w:b w:val="0"/>
                <w:webHidden/>
              </w:rPr>
              <w:t>6</w:t>
            </w:r>
            <w:r w:rsidR="001E2C70" w:rsidRPr="001E2C70">
              <w:rPr>
                <w:b w:val="0"/>
                <w:webHidden/>
              </w:rPr>
              <w:fldChar w:fldCharType="end"/>
            </w:r>
          </w:hyperlink>
        </w:p>
        <w:p w14:paraId="79BED55A" w14:textId="03F2DED8" w:rsidR="001E2C70" w:rsidRPr="001E2C70" w:rsidRDefault="0024264C">
          <w:pPr>
            <w:pStyle w:val="Kazalovsebine1"/>
            <w:rPr>
              <w:rFonts w:asciiTheme="minorHAnsi" w:eastAsiaTheme="minorEastAsia" w:hAnsiTheme="minorHAnsi" w:cstheme="minorBidi"/>
              <w:b w:val="0"/>
              <w:bCs w:val="0"/>
              <w:kern w:val="0"/>
            </w:rPr>
          </w:pPr>
          <w:hyperlink w:anchor="_Toc82609846" w:history="1">
            <w:r w:rsidR="001E2C70" w:rsidRPr="001E2C70">
              <w:rPr>
                <w:rStyle w:val="Hiperpovezava"/>
                <w:b w:val="0"/>
              </w:rPr>
              <w:t>MERILO ZA IZBOR NAJUGODNEJŠEGA PONUDNIKA PO PONOVNEM ODPIRANJU KONKURENCE – 2. FAZA POSTOPKA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_Toc82609846 \h </w:instrText>
            </w:r>
            <w:r w:rsidR="001E2C70" w:rsidRPr="001E2C70">
              <w:rPr>
                <w:b w:val="0"/>
                <w:webHidden/>
              </w:rPr>
            </w:r>
            <w:r w:rsidR="001E2C70" w:rsidRPr="001E2C70">
              <w:rPr>
                <w:b w:val="0"/>
                <w:webHidden/>
              </w:rPr>
              <w:fldChar w:fldCharType="separate"/>
            </w:r>
            <w:r>
              <w:rPr>
                <w:b w:val="0"/>
                <w:webHidden/>
              </w:rPr>
              <w:t>7</w:t>
            </w:r>
            <w:r w:rsidR="001E2C70" w:rsidRPr="001E2C70">
              <w:rPr>
                <w:b w:val="0"/>
                <w:webHidden/>
              </w:rPr>
              <w:fldChar w:fldCharType="end"/>
            </w:r>
          </w:hyperlink>
        </w:p>
        <w:p w14:paraId="290BC70C" w14:textId="354AA979" w:rsidR="001E2C70" w:rsidRPr="001E2C70" w:rsidRDefault="0024264C">
          <w:pPr>
            <w:pStyle w:val="Kazalovsebine1"/>
            <w:rPr>
              <w:rFonts w:asciiTheme="minorHAnsi" w:eastAsiaTheme="minorEastAsia" w:hAnsiTheme="minorHAnsi" w:cstheme="minorBidi"/>
              <w:b w:val="0"/>
              <w:bCs w:val="0"/>
              <w:kern w:val="0"/>
            </w:rPr>
          </w:pPr>
          <w:hyperlink w:anchor="_Toc82609847" w:history="1">
            <w:r w:rsidR="001E2C70" w:rsidRPr="001E2C70">
              <w:rPr>
                <w:rStyle w:val="Hiperpovezava"/>
                <w:b w:val="0"/>
              </w:rPr>
              <w:t>FINANČNA ZAVAROVANJA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_Toc82609847 \h </w:instrText>
            </w:r>
            <w:r w:rsidR="001E2C70" w:rsidRPr="001E2C70">
              <w:rPr>
                <w:b w:val="0"/>
                <w:webHidden/>
              </w:rPr>
            </w:r>
            <w:r w:rsidR="001E2C70" w:rsidRPr="001E2C70">
              <w:rPr>
                <w:b w:val="0"/>
                <w:webHidden/>
              </w:rPr>
              <w:fldChar w:fldCharType="separate"/>
            </w:r>
            <w:r>
              <w:rPr>
                <w:b w:val="0"/>
                <w:webHidden/>
              </w:rPr>
              <w:t>7</w:t>
            </w:r>
            <w:r w:rsidR="001E2C70" w:rsidRPr="001E2C70">
              <w:rPr>
                <w:b w:val="0"/>
                <w:webHidden/>
              </w:rPr>
              <w:fldChar w:fldCharType="end"/>
            </w:r>
          </w:hyperlink>
        </w:p>
        <w:p w14:paraId="43DFD9D2" w14:textId="1C881E7B" w:rsidR="001E2C70" w:rsidRPr="001E2C70" w:rsidRDefault="0024264C">
          <w:pPr>
            <w:pStyle w:val="Kazalovsebine1"/>
            <w:rPr>
              <w:rFonts w:asciiTheme="minorHAnsi" w:eastAsiaTheme="minorEastAsia" w:hAnsiTheme="minorHAnsi" w:cstheme="minorBidi"/>
              <w:b w:val="0"/>
              <w:bCs w:val="0"/>
              <w:kern w:val="0"/>
            </w:rPr>
          </w:pPr>
          <w:hyperlink w:anchor="_Toc82609848" w:history="1">
            <w:r w:rsidR="001E2C70" w:rsidRPr="001E2C70">
              <w:rPr>
                <w:rStyle w:val="Hiperpovezava"/>
                <w:b w:val="0"/>
              </w:rPr>
              <w:t>ZAVAROVANJE</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_Toc82609848 \h </w:instrText>
            </w:r>
            <w:r w:rsidR="001E2C70" w:rsidRPr="001E2C70">
              <w:rPr>
                <w:b w:val="0"/>
                <w:webHidden/>
              </w:rPr>
            </w:r>
            <w:r w:rsidR="001E2C70" w:rsidRPr="001E2C70">
              <w:rPr>
                <w:b w:val="0"/>
                <w:webHidden/>
              </w:rPr>
              <w:fldChar w:fldCharType="separate"/>
            </w:r>
            <w:r>
              <w:rPr>
                <w:b w:val="0"/>
                <w:webHidden/>
              </w:rPr>
              <w:t>7</w:t>
            </w:r>
            <w:r w:rsidR="001E2C70" w:rsidRPr="001E2C70">
              <w:rPr>
                <w:b w:val="0"/>
                <w:webHidden/>
              </w:rPr>
              <w:fldChar w:fldCharType="end"/>
            </w:r>
          </w:hyperlink>
        </w:p>
        <w:p w14:paraId="7DB42B8C" w14:textId="5ECF57E5" w:rsidR="001E2C70" w:rsidRPr="001E2C70" w:rsidRDefault="0024264C">
          <w:pPr>
            <w:pStyle w:val="Kazalovsebine1"/>
            <w:rPr>
              <w:rFonts w:asciiTheme="minorHAnsi" w:eastAsiaTheme="minorEastAsia" w:hAnsiTheme="minorHAnsi" w:cstheme="minorBidi"/>
              <w:b w:val="0"/>
              <w:bCs w:val="0"/>
              <w:kern w:val="0"/>
            </w:rPr>
          </w:pPr>
          <w:hyperlink w:anchor="_Toc82609849" w:history="1">
            <w:r w:rsidR="001E2C70" w:rsidRPr="001E2C70">
              <w:rPr>
                <w:rStyle w:val="Hiperpovezava"/>
                <w:b w:val="0"/>
              </w:rPr>
              <w:t>SKRBNIKI OKVIRNEGA SPORAZUMA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_Toc82609849 \h </w:instrText>
            </w:r>
            <w:r w:rsidR="001E2C70" w:rsidRPr="001E2C70">
              <w:rPr>
                <w:b w:val="0"/>
                <w:webHidden/>
              </w:rPr>
            </w:r>
            <w:r w:rsidR="001E2C70" w:rsidRPr="001E2C70">
              <w:rPr>
                <w:b w:val="0"/>
                <w:webHidden/>
              </w:rPr>
              <w:fldChar w:fldCharType="separate"/>
            </w:r>
            <w:r>
              <w:rPr>
                <w:b w:val="0"/>
                <w:webHidden/>
              </w:rPr>
              <w:t>9</w:t>
            </w:r>
            <w:r w:rsidR="001E2C70" w:rsidRPr="001E2C70">
              <w:rPr>
                <w:b w:val="0"/>
                <w:webHidden/>
              </w:rPr>
              <w:fldChar w:fldCharType="end"/>
            </w:r>
          </w:hyperlink>
        </w:p>
        <w:p w14:paraId="03F78709" w14:textId="6D981907" w:rsidR="001E2C70" w:rsidRPr="001E2C70" w:rsidRDefault="0024264C">
          <w:pPr>
            <w:pStyle w:val="Kazalovsebine1"/>
            <w:rPr>
              <w:rFonts w:asciiTheme="minorHAnsi" w:eastAsiaTheme="minorEastAsia" w:hAnsiTheme="minorHAnsi" w:cstheme="minorBidi"/>
              <w:b w:val="0"/>
              <w:bCs w:val="0"/>
              <w:kern w:val="0"/>
            </w:rPr>
          </w:pPr>
          <w:hyperlink w:anchor="_Toc82609850" w:history="1">
            <w:r w:rsidR="001E2C70" w:rsidRPr="001E2C70">
              <w:rPr>
                <w:rStyle w:val="Hiperpovezava"/>
                <w:b w:val="0"/>
              </w:rPr>
              <w:t>KRŠITVE POGODBENIH DOLOČIL</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_Toc82609850 \h </w:instrText>
            </w:r>
            <w:r w:rsidR="001E2C70" w:rsidRPr="001E2C70">
              <w:rPr>
                <w:b w:val="0"/>
                <w:webHidden/>
              </w:rPr>
            </w:r>
            <w:r w:rsidR="001E2C70" w:rsidRPr="001E2C70">
              <w:rPr>
                <w:b w:val="0"/>
                <w:webHidden/>
              </w:rPr>
              <w:fldChar w:fldCharType="separate"/>
            </w:r>
            <w:r>
              <w:rPr>
                <w:b w:val="0"/>
                <w:webHidden/>
              </w:rPr>
              <w:t>10</w:t>
            </w:r>
            <w:r w:rsidR="001E2C70" w:rsidRPr="001E2C70">
              <w:rPr>
                <w:b w:val="0"/>
                <w:webHidden/>
              </w:rPr>
              <w:fldChar w:fldCharType="end"/>
            </w:r>
          </w:hyperlink>
        </w:p>
        <w:p w14:paraId="4A040A68" w14:textId="7E3DC422" w:rsidR="001E2C70" w:rsidRPr="001E2C70" w:rsidRDefault="0024264C">
          <w:pPr>
            <w:pStyle w:val="Kazalovsebine1"/>
            <w:rPr>
              <w:rFonts w:asciiTheme="minorHAnsi" w:eastAsiaTheme="minorEastAsia" w:hAnsiTheme="minorHAnsi" w:cstheme="minorBidi"/>
              <w:b w:val="0"/>
              <w:bCs w:val="0"/>
              <w:kern w:val="0"/>
            </w:rPr>
          </w:pPr>
          <w:hyperlink w:anchor="_Toc82609851" w:history="1">
            <w:r w:rsidR="001E2C70" w:rsidRPr="001E2C70">
              <w:rPr>
                <w:rStyle w:val="Hiperpovezava"/>
                <w:b w:val="0"/>
              </w:rPr>
              <w:t>TAJNOST PODATKOV</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_Toc82609851 \h </w:instrText>
            </w:r>
            <w:r w:rsidR="001E2C70" w:rsidRPr="001E2C70">
              <w:rPr>
                <w:b w:val="0"/>
                <w:webHidden/>
              </w:rPr>
            </w:r>
            <w:r w:rsidR="001E2C70" w:rsidRPr="001E2C70">
              <w:rPr>
                <w:b w:val="0"/>
                <w:webHidden/>
              </w:rPr>
              <w:fldChar w:fldCharType="separate"/>
            </w:r>
            <w:r>
              <w:rPr>
                <w:b w:val="0"/>
                <w:webHidden/>
              </w:rPr>
              <w:t>10</w:t>
            </w:r>
            <w:r w:rsidR="001E2C70" w:rsidRPr="001E2C70">
              <w:rPr>
                <w:b w:val="0"/>
                <w:webHidden/>
              </w:rPr>
              <w:fldChar w:fldCharType="end"/>
            </w:r>
          </w:hyperlink>
        </w:p>
        <w:p w14:paraId="18102315" w14:textId="15522B82" w:rsidR="001E2C70" w:rsidRPr="001E2C70" w:rsidRDefault="0024264C">
          <w:pPr>
            <w:pStyle w:val="Kazalovsebine1"/>
            <w:rPr>
              <w:rFonts w:asciiTheme="minorHAnsi" w:eastAsiaTheme="minorEastAsia" w:hAnsiTheme="minorHAnsi" w:cstheme="minorBidi"/>
              <w:b w:val="0"/>
              <w:bCs w:val="0"/>
              <w:kern w:val="0"/>
            </w:rPr>
          </w:pPr>
          <w:hyperlink w:anchor="_Toc82609852" w:history="1">
            <w:r w:rsidR="001E2C70" w:rsidRPr="001E2C70">
              <w:rPr>
                <w:rStyle w:val="Hiperpovezava"/>
                <w:b w:val="0"/>
              </w:rPr>
              <w:t>AVTORSKE PRAVICE IZVAJALCA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_Toc82609852 \h </w:instrText>
            </w:r>
            <w:r w:rsidR="001E2C70" w:rsidRPr="001E2C70">
              <w:rPr>
                <w:b w:val="0"/>
                <w:webHidden/>
              </w:rPr>
            </w:r>
            <w:r w:rsidR="001E2C70" w:rsidRPr="001E2C70">
              <w:rPr>
                <w:b w:val="0"/>
                <w:webHidden/>
              </w:rPr>
              <w:fldChar w:fldCharType="separate"/>
            </w:r>
            <w:r>
              <w:rPr>
                <w:b w:val="0"/>
                <w:webHidden/>
              </w:rPr>
              <w:t>11</w:t>
            </w:r>
            <w:r w:rsidR="001E2C70" w:rsidRPr="001E2C70">
              <w:rPr>
                <w:b w:val="0"/>
                <w:webHidden/>
              </w:rPr>
              <w:fldChar w:fldCharType="end"/>
            </w:r>
          </w:hyperlink>
        </w:p>
        <w:p w14:paraId="3E1E944D" w14:textId="38F7E3AD" w:rsidR="001E2C70" w:rsidRPr="001E2C70" w:rsidRDefault="0024264C">
          <w:pPr>
            <w:pStyle w:val="Kazalovsebine1"/>
            <w:rPr>
              <w:rFonts w:asciiTheme="minorHAnsi" w:eastAsiaTheme="minorEastAsia" w:hAnsiTheme="minorHAnsi" w:cstheme="minorBidi"/>
              <w:b w:val="0"/>
              <w:bCs w:val="0"/>
              <w:kern w:val="0"/>
            </w:rPr>
          </w:pPr>
          <w:hyperlink w:anchor="_Toc82609853" w:history="1">
            <w:r w:rsidR="001E2C70" w:rsidRPr="001E2C70">
              <w:rPr>
                <w:rStyle w:val="Hiperpovezava"/>
                <w:b w:val="0"/>
              </w:rPr>
              <w:t>PROTIKORUPCIJSKA KLAVZULA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_Toc82609853 \h </w:instrText>
            </w:r>
            <w:r w:rsidR="001E2C70" w:rsidRPr="001E2C70">
              <w:rPr>
                <w:b w:val="0"/>
                <w:webHidden/>
              </w:rPr>
            </w:r>
            <w:r w:rsidR="001E2C70" w:rsidRPr="001E2C70">
              <w:rPr>
                <w:b w:val="0"/>
                <w:webHidden/>
              </w:rPr>
              <w:fldChar w:fldCharType="separate"/>
            </w:r>
            <w:r>
              <w:rPr>
                <w:b w:val="0"/>
                <w:webHidden/>
              </w:rPr>
              <w:t>11</w:t>
            </w:r>
            <w:r w:rsidR="001E2C70" w:rsidRPr="001E2C70">
              <w:rPr>
                <w:b w:val="0"/>
                <w:webHidden/>
              </w:rPr>
              <w:fldChar w:fldCharType="end"/>
            </w:r>
          </w:hyperlink>
        </w:p>
        <w:p w14:paraId="362C263D" w14:textId="51EDD0B9" w:rsidR="001E2C70" w:rsidRPr="001E2C70" w:rsidRDefault="0024264C">
          <w:pPr>
            <w:pStyle w:val="Kazalovsebine1"/>
            <w:rPr>
              <w:rFonts w:asciiTheme="minorHAnsi" w:eastAsiaTheme="minorEastAsia" w:hAnsiTheme="minorHAnsi" w:cstheme="minorBidi"/>
              <w:b w:val="0"/>
              <w:bCs w:val="0"/>
              <w:kern w:val="0"/>
            </w:rPr>
          </w:pPr>
          <w:hyperlink w:anchor="_Toc82609854" w:history="1">
            <w:r w:rsidR="001E2C70" w:rsidRPr="001E2C70">
              <w:rPr>
                <w:rStyle w:val="Hiperpovezava"/>
                <w:b w:val="0"/>
              </w:rPr>
              <w:t>RAZVEZNI POGOJ</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_Toc82609854 \h </w:instrText>
            </w:r>
            <w:r w:rsidR="001E2C70" w:rsidRPr="001E2C70">
              <w:rPr>
                <w:b w:val="0"/>
                <w:webHidden/>
              </w:rPr>
            </w:r>
            <w:r w:rsidR="001E2C70" w:rsidRPr="001E2C70">
              <w:rPr>
                <w:b w:val="0"/>
                <w:webHidden/>
              </w:rPr>
              <w:fldChar w:fldCharType="separate"/>
            </w:r>
            <w:r>
              <w:rPr>
                <w:b w:val="0"/>
                <w:webHidden/>
              </w:rPr>
              <w:t>11</w:t>
            </w:r>
            <w:r w:rsidR="001E2C70" w:rsidRPr="001E2C70">
              <w:rPr>
                <w:b w:val="0"/>
                <w:webHidden/>
              </w:rPr>
              <w:fldChar w:fldCharType="end"/>
            </w:r>
          </w:hyperlink>
        </w:p>
        <w:p w14:paraId="56C3CAF3" w14:textId="16F45D5E" w:rsidR="001E2C70" w:rsidRPr="001E2C70" w:rsidRDefault="0024264C">
          <w:pPr>
            <w:pStyle w:val="Kazalovsebine1"/>
            <w:rPr>
              <w:rFonts w:asciiTheme="minorHAnsi" w:eastAsiaTheme="minorEastAsia" w:hAnsiTheme="minorHAnsi" w:cstheme="minorBidi"/>
              <w:b w:val="0"/>
              <w:bCs w:val="0"/>
              <w:kern w:val="0"/>
            </w:rPr>
          </w:pPr>
          <w:hyperlink w:anchor="_Toc82609855" w:history="1">
            <w:r w:rsidR="001E2C70" w:rsidRPr="001E2C70">
              <w:rPr>
                <w:rStyle w:val="Hiperpovezava"/>
                <w:b w:val="0"/>
              </w:rPr>
              <w:t>PREHODNA IN KONČNA DOLOČILA</w:t>
            </w:r>
            <w:r w:rsidR="001E2C70" w:rsidRPr="001E2C70">
              <w:rPr>
                <w:b w:val="0"/>
                <w:webHidden/>
              </w:rPr>
              <w:tab/>
            </w:r>
            <w:r w:rsidR="001E2C70" w:rsidRPr="001E2C70">
              <w:rPr>
                <w:b w:val="0"/>
                <w:webHidden/>
              </w:rPr>
              <w:fldChar w:fldCharType="begin"/>
            </w:r>
            <w:r w:rsidR="001E2C70" w:rsidRPr="001E2C70">
              <w:rPr>
                <w:b w:val="0"/>
                <w:webHidden/>
              </w:rPr>
              <w:instrText xml:space="preserve"> PAGEREF _Toc82609855 \h </w:instrText>
            </w:r>
            <w:r w:rsidR="001E2C70" w:rsidRPr="001E2C70">
              <w:rPr>
                <w:b w:val="0"/>
                <w:webHidden/>
              </w:rPr>
            </w:r>
            <w:r w:rsidR="001E2C70" w:rsidRPr="001E2C70">
              <w:rPr>
                <w:b w:val="0"/>
                <w:webHidden/>
              </w:rPr>
              <w:fldChar w:fldCharType="separate"/>
            </w:r>
            <w:r>
              <w:rPr>
                <w:b w:val="0"/>
                <w:webHidden/>
              </w:rPr>
              <w:t>12</w:t>
            </w:r>
            <w:r w:rsidR="001E2C70" w:rsidRPr="001E2C70">
              <w:rPr>
                <w:b w:val="0"/>
                <w:webHidden/>
              </w:rPr>
              <w:fldChar w:fldCharType="end"/>
            </w:r>
          </w:hyperlink>
        </w:p>
        <w:p w14:paraId="22949DD7" w14:textId="7BC22CD7" w:rsidR="00F3514D" w:rsidRPr="00F20E1B" w:rsidRDefault="00F3514D">
          <w:r w:rsidRPr="001E2C70">
            <w:rPr>
              <w:bCs/>
            </w:rPr>
            <w:fldChar w:fldCharType="end"/>
          </w:r>
        </w:p>
      </w:sdtContent>
    </w:sdt>
    <w:p w14:paraId="3A77FFAC" w14:textId="77777777" w:rsidR="00346BC8" w:rsidRDefault="00346BC8">
      <w:pPr>
        <w:jc w:val="left"/>
        <w:rPr>
          <w:b/>
          <w:bCs/>
          <w:kern w:val="32"/>
          <w:sz w:val="24"/>
          <w:szCs w:val="24"/>
        </w:rPr>
      </w:pPr>
      <w:r>
        <w:rPr>
          <w:szCs w:val="24"/>
        </w:rPr>
        <w:br w:type="page"/>
      </w:r>
    </w:p>
    <w:p w14:paraId="78676800" w14:textId="77777777" w:rsidR="004E28BE" w:rsidRDefault="004E28BE" w:rsidP="004E28BE">
      <w:pPr>
        <w:pStyle w:val="Naslov1"/>
        <w:rPr>
          <w:szCs w:val="24"/>
        </w:rPr>
      </w:pPr>
      <w:bookmarkStart w:id="1" w:name="_Toc79584911"/>
      <w:bookmarkStart w:id="2" w:name="_Toc82609839"/>
      <w:r>
        <w:rPr>
          <w:szCs w:val="24"/>
        </w:rPr>
        <w:lastRenderedPageBreak/>
        <w:t>UVODNA DOLOČILA</w:t>
      </w:r>
      <w:bookmarkEnd w:id="1"/>
      <w:bookmarkEnd w:id="2"/>
    </w:p>
    <w:p w14:paraId="320DD039" w14:textId="77777777" w:rsidR="004E28BE" w:rsidRPr="008E036E" w:rsidRDefault="004E28BE" w:rsidP="004E28BE">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56F9D6E0" w14:textId="77777777" w:rsidR="004E28BE" w:rsidRPr="00EE2F8E" w:rsidRDefault="004E28BE" w:rsidP="004E28BE">
      <w:pPr>
        <w:rPr>
          <w:b/>
        </w:rPr>
      </w:pPr>
      <w:r w:rsidRPr="00EE2F8E">
        <w:t>Pogodbene stranke uvodoma ugotavljata</w:t>
      </w:r>
      <w:r>
        <w:t>(-jo)</w:t>
      </w:r>
      <w:r w:rsidRPr="00EE2F8E">
        <w:t>:</w:t>
      </w:r>
    </w:p>
    <w:p w14:paraId="49B523BE" w14:textId="77777777" w:rsidR="004E28BE" w:rsidRPr="00EE2F8E" w:rsidRDefault="004E28BE" w:rsidP="004E28BE">
      <w:pPr>
        <w:pStyle w:val="Odstavekseznama"/>
        <w:widowControl w:val="0"/>
        <w:numPr>
          <w:ilvl w:val="0"/>
          <w:numId w:val="27"/>
        </w:numPr>
        <w:rPr>
          <w:rFonts w:ascii="Arial" w:hAnsi="Arial" w:cs="Arial"/>
        </w:rPr>
      </w:pPr>
      <w:r w:rsidRPr="00EE2F8E">
        <w:rPr>
          <w:rFonts w:ascii="Arial" w:hAnsi="Arial" w:cs="Arial"/>
        </w:rPr>
        <w:t xml:space="preserve">da je naročnik objavil javno naročilo za oddajo naročila </w:t>
      </w:r>
      <w:r>
        <w:rPr>
          <w:rFonts w:ascii="Arial" w:hAnsi="Arial" w:cs="Arial"/>
        </w:rPr>
        <w:t>storitve po odprtem postopku s sklenitvijo okvirnega sporazuma in ponovnim odpiranjem konkurence</w:t>
      </w:r>
      <w:r w:rsidRPr="00EE2F8E">
        <w:rPr>
          <w:rFonts w:ascii="Arial" w:hAnsi="Arial" w:cs="Arial"/>
        </w:rPr>
        <w:t xml:space="preserve">, ki je bilo objavljeno na Portalu javnih naročil pod št. ……………….. z dne …………….., </w:t>
      </w:r>
    </w:p>
    <w:p w14:paraId="45291E18" w14:textId="1D670C9C" w:rsidR="004E28BE" w:rsidRPr="00EE2F8E" w:rsidRDefault="004E28BE" w:rsidP="004E28BE">
      <w:pPr>
        <w:pStyle w:val="Odstavekseznama"/>
        <w:widowControl w:val="0"/>
        <w:numPr>
          <w:ilvl w:val="0"/>
          <w:numId w:val="27"/>
        </w:numPr>
        <w:rPr>
          <w:rFonts w:ascii="Arial" w:hAnsi="Arial" w:cs="Arial"/>
        </w:rPr>
      </w:pPr>
      <w:r w:rsidRPr="00EE2F8E">
        <w:rPr>
          <w:rFonts w:ascii="Arial" w:hAnsi="Arial" w:cs="Arial"/>
        </w:rPr>
        <w:t xml:space="preserve">da se razpisna dokumentacija naročnika vodi pod številko: ODOS </w:t>
      </w:r>
      <w:r w:rsidR="00644547" w:rsidRPr="00644547">
        <w:rPr>
          <w:rFonts w:ascii="Arial" w:eastAsia="Times New Roman" w:hAnsi="Arial" w:cs="Arial"/>
          <w:lang w:eastAsia="sl-SI"/>
        </w:rPr>
        <w:t xml:space="preserve">4302-0028/2021 </w:t>
      </w:r>
      <w:r w:rsidRPr="00EE2F8E">
        <w:rPr>
          <w:rFonts w:ascii="Arial" w:hAnsi="Arial" w:cs="Arial"/>
        </w:rPr>
        <w:t>(</w:t>
      </w:r>
      <w:proofErr w:type="spellStart"/>
      <w:r w:rsidRPr="00EE2F8E">
        <w:rPr>
          <w:rFonts w:ascii="Arial" w:hAnsi="Arial" w:cs="Arial"/>
        </w:rPr>
        <w:t>Evid</w:t>
      </w:r>
      <w:proofErr w:type="spellEnd"/>
      <w:r w:rsidRPr="00EE2F8E">
        <w:rPr>
          <w:rFonts w:ascii="Arial" w:hAnsi="Arial" w:cs="Arial"/>
        </w:rPr>
        <w:t xml:space="preserve">. št. JN: </w:t>
      </w:r>
      <w:r w:rsidR="00644547">
        <w:rPr>
          <w:rFonts w:ascii="Arial" w:hAnsi="Arial" w:cs="Arial"/>
        </w:rPr>
        <w:t>2021-253</w:t>
      </w:r>
      <w:r w:rsidRPr="00EE2F8E">
        <w:rPr>
          <w:rFonts w:ascii="Arial" w:hAnsi="Arial" w:cs="Arial"/>
        </w:rPr>
        <w:t>),</w:t>
      </w:r>
    </w:p>
    <w:p w14:paraId="5574520A" w14:textId="77777777" w:rsidR="004E28BE" w:rsidRPr="00BE46DA" w:rsidRDefault="004E28BE" w:rsidP="004E28BE">
      <w:pPr>
        <w:pStyle w:val="Odstavekseznama"/>
        <w:widowControl w:val="0"/>
        <w:numPr>
          <w:ilvl w:val="0"/>
          <w:numId w:val="27"/>
        </w:numPr>
        <w:rPr>
          <w:rFonts w:ascii="Arial" w:hAnsi="Arial" w:cs="Arial"/>
        </w:rPr>
      </w:pPr>
      <w:r w:rsidRPr="00EE2F8E">
        <w:rPr>
          <w:rFonts w:ascii="Arial" w:hAnsi="Arial" w:cs="Arial"/>
        </w:rPr>
        <w:t xml:space="preserve">da je naročnik objavil na Portalu javnih naročil </w:t>
      </w:r>
      <w:r>
        <w:rPr>
          <w:rFonts w:ascii="Arial" w:hAnsi="Arial" w:cs="Arial"/>
        </w:rPr>
        <w:t>odločitev</w:t>
      </w:r>
      <w:r w:rsidRPr="00EE2F8E">
        <w:rPr>
          <w:rFonts w:ascii="Arial" w:hAnsi="Arial" w:cs="Arial"/>
        </w:rPr>
        <w:t xml:space="preserve"> o oddaji javnega naročila št. ……………. z dne ……………….,</w:t>
      </w:r>
      <w:r>
        <w:rPr>
          <w:rFonts w:ascii="Arial" w:hAnsi="Arial" w:cs="Arial"/>
        </w:rPr>
        <w:t xml:space="preserve"> in da je ta</w:t>
      </w:r>
      <w:r w:rsidRPr="00896F37">
        <w:rPr>
          <w:rFonts w:ascii="Arial" w:hAnsi="Arial" w:cs="Arial"/>
        </w:rPr>
        <w:t xml:space="preserve"> postala pravnomočna dne ………….,</w:t>
      </w:r>
    </w:p>
    <w:p w14:paraId="64A5AF3F" w14:textId="3CC46EE9" w:rsidR="004E28BE" w:rsidRPr="00644547" w:rsidRDefault="004E28BE" w:rsidP="00644547">
      <w:pPr>
        <w:pStyle w:val="Odstavekseznama"/>
        <w:widowControl w:val="0"/>
        <w:numPr>
          <w:ilvl w:val="0"/>
          <w:numId w:val="27"/>
        </w:numPr>
        <w:rPr>
          <w:rFonts w:cs="Arial"/>
        </w:rPr>
      </w:pPr>
      <w:r w:rsidRPr="00EE2F8E">
        <w:rPr>
          <w:rFonts w:ascii="Arial" w:hAnsi="Arial" w:cs="Arial"/>
        </w:rPr>
        <w:t xml:space="preserve">da </w:t>
      </w:r>
      <w:r>
        <w:rPr>
          <w:rFonts w:ascii="Arial" w:hAnsi="Arial" w:cs="Arial"/>
        </w:rPr>
        <w:t>se bodo po tem okvirnem sporazumu na podlagi potreb oz. na podlagi dejanske izvedbe investicije oz. investicijskega vzdrževanja objekta sklepale posamične pogodbe, skladno s pogoji določenimi v javnem naročilu iz 1. alineje tega člena</w:t>
      </w:r>
      <w:r w:rsidR="00644547">
        <w:rPr>
          <w:rFonts w:ascii="Arial" w:hAnsi="Arial" w:cs="Arial"/>
        </w:rPr>
        <w:t>.</w:t>
      </w:r>
    </w:p>
    <w:p w14:paraId="289836AA" w14:textId="55356ED8" w:rsidR="005C5031" w:rsidRDefault="005C5031" w:rsidP="005C5031">
      <w:pPr>
        <w:pStyle w:val="Naslov1"/>
        <w:rPr>
          <w:szCs w:val="24"/>
        </w:rPr>
      </w:pPr>
      <w:bookmarkStart w:id="3" w:name="_Toc82609840"/>
      <w:r w:rsidRPr="008E036E">
        <w:rPr>
          <w:szCs w:val="24"/>
        </w:rPr>
        <w:t>SPLOŠNE DOLOČBE</w:t>
      </w:r>
      <w:bookmarkEnd w:id="3"/>
    </w:p>
    <w:p w14:paraId="7275CEAD" w14:textId="77777777" w:rsidR="003E7966" w:rsidRDefault="003E7966" w:rsidP="003E7966"/>
    <w:p w14:paraId="2C86C885" w14:textId="77777777" w:rsidR="005C5031" w:rsidRPr="008E036E" w:rsidRDefault="005C5031" w:rsidP="005C5031">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49C771F4" w14:textId="3DC8BE7E" w:rsidR="00076C47" w:rsidRPr="008E036E" w:rsidRDefault="00076C47" w:rsidP="00076C47">
      <w:pPr>
        <w:widowControl w:val="0"/>
        <w:rPr>
          <w:rFonts w:cs="Arial"/>
        </w:rPr>
      </w:pPr>
      <w:r w:rsidRPr="008E036E">
        <w:rPr>
          <w:rFonts w:cs="Arial"/>
        </w:rPr>
        <w:t xml:space="preserve">Izvajalec je podjetje ali organizacija sodelujočih podjetij (glavnega izvajalca in ostalih soizvajalcev ter njihovih podizvajalcev), ki so skupaj oddali ponudbo in prevzeli izvedbo </w:t>
      </w:r>
      <w:r w:rsidR="00170F33">
        <w:rPr>
          <w:rFonts w:cs="Arial"/>
        </w:rPr>
        <w:t xml:space="preserve">storitev </w:t>
      </w:r>
      <w:r w:rsidRPr="008E036E">
        <w:rPr>
          <w:rFonts w:cs="Arial"/>
        </w:rPr>
        <w:t xml:space="preserve">po </w:t>
      </w:r>
      <w:r w:rsidR="00170F33">
        <w:rPr>
          <w:rFonts w:cs="Arial"/>
        </w:rPr>
        <w:t>tem okvirnem sporazumu</w:t>
      </w:r>
      <w:r w:rsidRPr="008E036E">
        <w:rPr>
          <w:rFonts w:cs="Arial"/>
        </w:rPr>
        <w:t xml:space="preserve">. Tako naslavljani »izvajalec« v </w:t>
      </w:r>
      <w:r w:rsidR="00A56B00">
        <w:rPr>
          <w:rFonts w:cs="Arial"/>
        </w:rPr>
        <w:t>okvirnem sporazumu</w:t>
      </w:r>
      <w:r w:rsidRPr="008E036E">
        <w:rPr>
          <w:rFonts w:cs="Arial"/>
        </w:rPr>
        <w:t xml:space="preserve"> pomeni organizacijo vseh sodelujočih podjetij.</w:t>
      </w:r>
    </w:p>
    <w:p w14:paraId="036B7D1A" w14:textId="77777777" w:rsidR="00CD461A" w:rsidRPr="008E036E" w:rsidRDefault="00CD461A" w:rsidP="00076C47">
      <w:pPr>
        <w:widowControl w:val="0"/>
        <w:rPr>
          <w:rFonts w:cs="Arial"/>
        </w:rPr>
      </w:pPr>
    </w:p>
    <w:p w14:paraId="506DE5EB" w14:textId="60A51E8A" w:rsidR="00A00062" w:rsidRPr="008E036E" w:rsidRDefault="00076C47" w:rsidP="00076C47">
      <w:pPr>
        <w:widowControl w:val="0"/>
        <w:rPr>
          <w:rFonts w:cs="Arial"/>
        </w:rPr>
      </w:pPr>
      <w:r w:rsidRPr="008E036E">
        <w:rPr>
          <w:rFonts w:cs="Arial"/>
        </w:rPr>
        <w:t xml:space="preserve">Glavni izvajalec in ostali soizvajalci so </w:t>
      </w:r>
      <w:r w:rsidR="00BC778E" w:rsidRPr="008E036E">
        <w:rPr>
          <w:rFonts w:cs="Arial"/>
        </w:rPr>
        <w:t xml:space="preserve">sopodpisniki </w:t>
      </w:r>
      <w:r w:rsidR="00A00062">
        <w:rPr>
          <w:rFonts w:cs="Arial"/>
        </w:rPr>
        <w:t>okvirnega sporazuma</w:t>
      </w:r>
      <w:r w:rsidR="00BC778E" w:rsidRPr="008E036E">
        <w:rPr>
          <w:rFonts w:cs="Arial"/>
        </w:rPr>
        <w:t xml:space="preserve"> z naročnikom </w:t>
      </w:r>
      <w:r w:rsidR="00947A3F" w:rsidRPr="008E036E">
        <w:rPr>
          <w:rFonts w:cs="Arial"/>
        </w:rPr>
        <w:t>in</w:t>
      </w:r>
      <w:r w:rsidR="00BC778E" w:rsidRPr="008E036E">
        <w:rPr>
          <w:rFonts w:cs="Arial"/>
        </w:rPr>
        <w:t xml:space="preserve"> so solidarno odgovorni za </w:t>
      </w:r>
      <w:r w:rsidR="00170F33">
        <w:rPr>
          <w:rFonts w:cs="Arial"/>
        </w:rPr>
        <w:t>izvedbo storitev</w:t>
      </w:r>
      <w:r w:rsidRPr="008E036E">
        <w:rPr>
          <w:rFonts w:cs="Arial"/>
        </w:rPr>
        <w:t xml:space="preserve"> po </w:t>
      </w:r>
      <w:r w:rsidR="00A00062">
        <w:rPr>
          <w:rFonts w:cs="Arial"/>
        </w:rPr>
        <w:t>tem okvirnem sporazumu</w:t>
      </w:r>
      <w:r w:rsidR="00BC778E" w:rsidRPr="008E036E">
        <w:rPr>
          <w:rFonts w:cs="Arial"/>
        </w:rPr>
        <w:t xml:space="preserve">. Podizvajalci niso sopodpisniki </w:t>
      </w:r>
      <w:r w:rsidR="00A00062">
        <w:rPr>
          <w:rFonts w:cs="Arial"/>
        </w:rPr>
        <w:t>okvirnega sporazuma</w:t>
      </w:r>
      <w:r w:rsidR="00BC778E" w:rsidRPr="008E036E">
        <w:rPr>
          <w:rFonts w:cs="Arial"/>
        </w:rPr>
        <w:t xml:space="preserve"> in tako tudi niso </w:t>
      </w:r>
      <w:r w:rsidR="009C4C6F">
        <w:rPr>
          <w:rFonts w:cs="Arial"/>
        </w:rPr>
        <w:t xml:space="preserve">neposredno </w:t>
      </w:r>
      <w:r w:rsidR="00BC778E" w:rsidRPr="008E036E">
        <w:rPr>
          <w:rFonts w:cs="Arial"/>
        </w:rPr>
        <w:t xml:space="preserve">odgovorni za </w:t>
      </w:r>
      <w:r w:rsidR="00170F33">
        <w:rPr>
          <w:rFonts w:cs="Arial"/>
        </w:rPr>
        <w:t>izvedbo storitev</w:t>
      </w:r>
      <w:r w:rsidRPr="008E036E">
        <w:rPr>
          <w:rFonts w:cs="Arial"/>
        </w:rPr>
        <w:t xml:space="preserve"> po </w:t>
      </w:r>
      <w:r w:rsidR="00A00062">
        <w:rPr>
          <w:rFonts w:cs="Arial"/>
        </w:rPr>
        <w:t>tem okvirnem sporazumu</w:t>
      </w:r>
      <w:r w:rsidRPr="008E036E">
        <w:rPr>
          <w:rFonts w:cs="Arial"/>
        </w:rPr>
        <w:t xml:space="preserve"> oz. za izvedbo njihovih </w:t>
      </w:r>
      <w:r w:rsidR="00A00062">
        <w:rPr>
          <w:rFonts w:cs="Arial"/>
        </w:rPr>
        <w:t>storitev</w:t>
      </w:r>
      <w:r w:rsidRPr="008E036E">
        <w:rPr>
          <w:rFonts w:cs="Arial"/>
        </w:rPr>
        <w:t xml:space="preserve"> odgovarjajo glavni izvajalec in ostali soizvajalci</w:t>
      </w:r>
      <w:r w:rsidR="00BC778E" w:rsidRPr="008E036E">
        <w:rPr>
          <w:rFonts w:cs="Arial"/>
        </w:rPr>
        <w:t>.</w:t>
      </w:r>
    </w:p>
    <w:p w14:paraId="36D13140" w14:textId="62BBF7BD" w:rsidR="00317627" w:rsidRDefault="00317627" w:rsidP="00DB37E0">
      <w:pPr>
        <w:pStyle w:val="Naslov1"/>
        <w:rPr>
          <w:szCs w:val="24"/>
        </w:rPr>
      </w:pPr>
      <w:bookmarkStart w:id="4" w:name="_Toc82609841"/>
      <w:r w:rsidRPr="008E036E">
        <w:rPr>
          <w:szCs w:val="24"/>
        </w:rPr>
        <w:t xml:space="preserve">PREDMET </w:t>
      </w:r>
      <w:r w:rsidR="0088258C">
        <w:rPr>
          <w:szCs w:val="24"/>
        </w:rPr>
        <w:t>OKVIRNEGA SPORAZUMA</w:t>
      </w:r>
      <w:bookmarkEnd w:id="4"/>
    </w:p>
    <w:p w14:paraId="601C00F9" w14:textId="77777777" w:rsidR="00644547" w:rsidRPr="00644547" w:rsidRDefault="00644547" w:rsidP="00644547"/>
    <w:p w14:paraId="125B2837" w14:textId="77777777" w:rsidR="00317627" w:rsidRPr="008E036E" w:rsidRDefault="00317627" w:rsidP="00DB37E0">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34DEDB3" w14:textId="726C0414" w:rsidR="004F1048" w:rsidRDefault="00A00062" w:rsidP="004F1048">
      <w:pPr>
        <w:widowControl w:val="0"/>
        <w:rPr>
          <w:rFonts w:cs="Arial"/>
        </w:rPr>
      </w:pPr>
      <w:r>
        <w:rPr>
          <w:rFonts w:cs="Arial"/>
        </w:rPr>
        <w:t xml:space="preserve">Predmet okvirnega sporazuma je izvajanje strokovnega nadzora za </w:t>
      </w:r>
      <w:r w:rsidR="006077CC">
        <w:rPr>
          <w:rFonts w:cs="Arial"/>
        </w:rPr>
        <w:t>elektro</w:t>
      </w:r>
      <w:r>
        <w:rPr>
          <w:rFonts w:cs="Arial"/>
        </w:rPr>
        <w:t xml:space="preserve"> dela (v nadaljevanju: </w:t>
      </w:r>
      <w:r w:rsidR="0003390C">
        <w:rPr>
          <w:rFonts w:cs="Arial"/>
        </w:rPr>
        <w:t>izvedba storitve</w:t>
      </w:r>
      <w:r>
        <w:rPr>
          <w:rFonts w:cs="Arial"/>
        </w:rPr>
        <w:t>),</w:t>
      </w:r>
      <w:r w:rsidR="004F1048" w:rsidRPr="00FF37BB">
        <w:rPr>
          <w:rFonts w:cs="Arial"/>
          <w:i/>
        </w:rPr>
        <w:t xml:space="preserve"> </w:t>
      </w:r>
      <w:r w:rsidR="004F1048">
        <w:rPr>
          <w:rFonts w:cs="Arial"/>
        </w:rPr>
        <w:t>na osnovi:</w:t>
      </w:r>
    </w:p>
    <w:p w14:paraId="26D0992D" w14:textId="6ED89FAC" w:rsidR="00A00062" w:rsidRDefault="004E28BE" w:rsidP="00A00062">
      <w:pPr>
        <w:pStyle w:val="Odstavekseznama"/>
        <w:widowControl w:val="0"/>
        <w:numPr>
          <w:ilvl w:val="0"/>
          <w:numId w:val="27"/>
        </w:numPr>
        <w:rPr>
          <w:rFonts w:ascii="Arial" w:hAnsi="Arial" w:cs="Arial"/>
        </w:rPr>
      </w:pPr>
      <w:r>
        <w:rPr>
          <w:rFonts w:ascii="Arial" w:hAnsi="Arial" w:cs="Arial"/>
        </w:rPr>
        <w:t xml:space="preserve">obrazca </w:t>
      </w:r>
      <w:r w:rsidR="004F1048" w:rsidRPr="002D6383">
        <w:rPr>
          <w:rFonts w:ascii="Arial" w:hAnsi="Arial" w:cs="Arial"/>
        </w:rPr>
        <w:t xml:space="preserve">OBR - 2.18_Vrsta in </w:t>
      </w:r>
      <w:r w:rsidR="00A00062">
        <w:rPr>
          <w:rFonts w:ascii="Arial" w:hAnsi="Arial" w:cs="Arial"/>
        </w:rPr>
        <w:t>opis del;</w:t>
      </w:r>
    </w:p>
    <w:p w14:paraId="4FA4C32B" w14:textId="2E46FD89" w:rsidR="004F1048" w:rsidRPr="00A00062" w:rsidRDefault="00A00062" w:rsidP="00A00062">
      <w:pPr>
        <w:pStyle w:val="Odstavekseznama"/>
        <w:widowControl w:val="0"/>
        <w:numPr>
          <w:ilvl w:val="0"/>
          <w:numId w:val="27"/>
        </w:numPr>
        <w:rPr>
          <w:rFonts w:ascii="Arial" w:hAnsi="Arial" w:cs="Arial"/>
        </w:rPr>
      </w:pPr>
      <w:r>
        <w:rPr>
          <w:rFonts w:ascii="Arial" w:hAnsi="Arial" w:cs="Arial"/>
        </w:rPr>
        <w:t xml:space="preserve">obrazca </w:t>
      </w:r>
      <w:r w:rsidR="004F1048" w:rsidRPr="00A00062">
        <w:rPr>
          <w:rFonts w:ascii="Arial" w:hAnsi="Arial" w:cs="Arial"/>
        </w:rPr>
        <w:t>OBR - 2.</w:t>
      </w:r>
      <w:r>
        <w:rPr>
          <w:rFonts w:ascii="Arial" w:hAnsi="Arial" w:cs="Arial"/>
        </w:rPr>
        <w:t>20</w:t>
      </w:r>
      <w:r w:rsidR="004F1048" w:rsidRPr="00A00062">
        <w:rPr>
          <w:rFonts w:ascii="Arial" w:hAnsi="Arial" w:cs="Arial"/>
        </w:rPr>
        <w:t>_</w:t>
      </w:r>
      <w:r w:rsidR="0003390C">
        <w:rPr>
          <w:rFonts w:ascii="Arial" w:hAnsi="Arial" w:cs="Arial"/>
        </w:rPr>
        <w:t>Skupna ponudbena vrednost</w:t>
      </w:r>
      <w:r w:rsidR="005E4698">
        <w:rPr>
          <w:rFonts w:ascii="Arial" w:hAnsi="Arial" w:cs="Arial"/>
        </w:rPr>
        <w:t>.</w:t>
      </w:r>
    </w:p>
    <w:p w14:paraId="7D9AC199" w14:textId="77777777" w:rsidR="004F1048" w:rsidRDefault="004F1048" w:rsidP="004F1048">
      <w:pPr>
        <w:rPr>
          <w:rFonts w:cs="Arial"/>
        </w:rPr>
      </w:pPr>
    </w:p>
    <w:p w14:paraId="35020CA9" w14:textId="290B4054" w:rsidR="004F1048" w:rsidRDefault="00A226BA" w:rsidP="004F1048">
      <w:pPr>
        <w:rPr>
          <w:rFonts w:cs="Arial"/>
        </w:rPr>
      </w:pPr>
      <w:r>
        <w:rPr>
          <w:rFonts w:cs="Arial"/>
        </w:rPr>
        <w:t xml:space="preserve">Sestavni del tega </w:t>
      </w:r>
      <w:r w:rsidR="00A56B00">
        <w:rPr>
          <w:rFonts w:cs="Arial"/>
        </w:rPr>
        <w:t xml:space="preserve">okvirnega </w:t>
      </w:r>
      <w:r>
        <w:rPr>
          <w:rFonts w:cs="Arial"/>
        </w:rPr>
        <w:t xml:space="preserve">sporazuma </w:t>
      </w:r>
      <w:r w:rsidR="008E4564">
        <w:rPr>
          <w:rFonts w:cs="Arial"/>
        </w:rPr>
        <w:t xml:space="preserve">je razpisna dokumentacija </w:t>
      </w:r>
      <w:r w:rsidR="00640EA2">
        <w:rPr>
          <w:rFonts w:cs="Arial"/>
        </w:rPr>
        <w:t xml:space="preserve">in </w:t>
      </w:r>
      <w:r w:rsidR="008E4564">
        <w:rPr>
          <w:rFonts w:cs="Arial"/>
        </w:rPr>
        <w:t>ponudbena dokumentacija</w:t>
      </w:r>
      <w:r w:rsidR="004F1048" w:rsidRPr="008E036E">
        <w:rPr>
          <w:rFonts w:cs="Arial"/>
        </w:rPr>
        <w:t>.</w:t>
      </w:r>
    </w:p>
    <w:p w14:paraId="21B5C0B3" w14:textId="29A5E01B" w:rsidR="005C6D36" w:rsidRDefault="005C6D36" w:rsidP="004F1048">
      <w:pPr>
        <w:rPr>
          <w:rFonts w:cs="Arial"/>
        </w:rPr>
      </w:pPr>
    </w:p>
    <w:p w14:paraId="44F553A0" w14:textId="77777777" w:rsidR="005C6D36" w:rsidRPr="00825F45" w:rsidRDefault="005C6D36" w:rsidP="005C6D36">
      <w:pPr>
        <w:rPr>
          <w:rFonts w:cs="Arial"/>
        </w:rPr>
      </w:pPr>
      <w:r>
        <w:rPr>
          <w:rFonts w:cs="Arial"/>
        </w:rPr>
        <w:t>N</w:t>
      </w:r>
      <w:r w:rsidRPr="00825F45">
        <w:rPr>
          <w:rFonts w:cs="Arial"/>
        </w:rPr>
        <w:t xml:space="preserve">aknadno tekom izvajanja tega okvirnega sporazuma njegov sestavni del postanejo tudi posamična povabila k </w:t>
      </w:r>
      <w:r>
        <w:rPr>
          <w:rFonts w:cs="Arial"/>
        </w:rPr>
        <w:t xml:space="preserve">predložitvi ponudb </w:t>
      </w:r>
      <w:r w:rsidRPr="00825F45">
        <w:rPr>
          <w:rFonts w:cs="Arial"/>
        </w:rPr>
        <w:t xml:space="preserve">v 2. fazi postopka, posamične ponudbe </w:t>
      </w:r>
      <w:r>
        <w:rPr>
          <w:rFonts w:cs="Arial"/>
        </w:rPr>
        <w:t xml:space="preserve">izvajalca </w:t>
      </w:r>
      <w:r w:rsidRPr="00825F45">
        <w:rPr>
          <w:rFonts w:cs="Arial"/>
        </w:rPr>
        <w:t>v 2. fazi postopka in posamične pogodbe</w:t>
      </w:r>
      <w:r>
        <w:rPr>
          <w:rFonts w:cs="Arial"/>
        </w:rPr>
        <w:t xml:space="preserve"> </w:t>
      </w:r>
      <w:r>
        <w:rPr>
          <w:rFonts w:cs="Arial"/>
          <w:bCs/>
        </w:rPr>
        <w:t>za izvedbo storitve po posamezni investiciji oz. investicijskem vzdrževanju objekta</w:t>
      </w:r>
      <w:r w:rsidRPr="00825F45">
        <w:rPr>
          <w:rFonts w:cs="Arial"/>
        </w:rPr>
        <w:t>, sklenjene na teh podlagah</w:t>
      </w:r>
      <w:r>
        <w:rPr>
          <w:rFonts w:cs="Arial"/>
        </w:rPr>
        <w:t xml:space="preserve"> v 2. fazi postopka.</w:t>
      </w:r>
    </w:p>
    <w:p w14:paraId="2AAC6F76" w14:textId="74F624B2" w:rsidR="004F1048" w:rsidRDefault="004F1048" w:rsidP="004F1048">
      <w:pPr>
        <w:rPr>
          <w:rFonts w:cs="Arial"/>
        </w:rPr>
      </w:pPr>
    </w:p>
    <w:p w14:paraId="0E256C21" w14:textId="0F801191" w:rsidR="00317627" w:rsidRDefault="004F1048" w:rsidP="00644547">
      <w:pPr>
        <w:widowControl w:val="0"/>
        <w:rPr>
          <w:rFonts w:cs="Arial"/>
        </w:rPr>
      </w:pPr>
      <w:r>
        <w:rPr>
          <w:rFonts w:cs="Arial"/>
        </w:rPr>
        <w:t>Izvajalec dela izvaja z naslednjimi soizvajalci oz. podizvajalci</w:t>
      </w:r>
      <w:r w:rsidRPr="00063365">
        <w:rPr>
          <w:rFonts w:cs="Arial"/>
          <w:i/>
        </w:rPr>
        <w:t xml:space="preserve">__________/podatki se vpišejo pri sklepanju </w:t>
      </w:r>
      <w:r w:rsidR="00B673B6">
        <w:rPr>
          <w:rFonts w:cs="Arial"/>
          <w:i/>
        </w:rPr>
        <w:t>okvirnega sporazuma</w:t>
      </w:r>
      <w:r w:rsidRPr="00063365">
        <w:rPr>
          <w:rFonts w:cs="Arial"/>
          <w:i/>
        </w:rPr>
        <w:t>/</w:t>
      </w:r>
      <w:r>
        <w:rPr>
          <w:rFonts w:cs="Arial"/>
        </w:rPr>
        <w:t xml:space="preserve">. Zamenjava soizvajalca oz. podizvajalca mora biti skladna z določili razpisne dokumentacije. </w:t>
      </w:r>
    </w:p>
    <w:p w14:paraId="3F2E954F" w14:textId="78345D5D" w:rsidR="00D46D90" w:rsidRDefault="00D46D90" w:rsidP="00644547">
      <w:pPr>
        <w:widowControl w:val="0"/>
        <w:rPr>
          <w:rFonts w:cs="Arial"/>
        </w:rPr>
      </w:pPr>
    </w:p>
    <w:p w14:paraId="0BEEA728" w14:textId="77777777" w:rsidR="00D46D90" w:rsidRDefault="00D46D90" w:rsidP="00644547">
      <w:pPr>
        <w:widowControl w:val="0"/>
        <w:rPr>
          <w:rFonts w:cs="Arial"/>
        </w:rPr>
      </w:pPr>
    </w:p>
    <w:p w14:paraId="3FF51205" w14:textId="77777777" w:rsidR="00D46D90" w:rsidRDefault="00D46D90" w:rsidP="00D46D90">
      <w:pPr>
        <w:pStyle w:val="Naslov1"/>
        <w:rPr>
          <w:szCs w:val="24"/>
        </w:rPr>
      </w:pPr>
      <w:bookmarkStart w:id="5" w:name="_Toc82169736"/>
      <w:bookmarkStart w:id="6" w:name="_Toc82609842"/>
      <w:r>
        <w:rPr>
          <w:szCs w:val="24"/>
        </w:rPr>
        <w:lastRenderedPageBreak/>
        <w:t>IZVAJANJE STORITEV S SOIZVAJALCI OZ. PODIZVAJALCI</w:t>
      </w:r>
      <w:bookmarkEnd w:id="5"/>
      <w:bookmarkEnd w:id="6"/>
      <w:r>
        <w:rPr>
          <w:szCs w:val="24"/>
        </w:rPr>
        <w:t xml:space="preserve"> </w:t>
      </w:r>
    </w:p>
    <w:p w14:paraId="37C115B9" w14:textId="77777777" w:rsidR="00D46D90" w:rsidRPr="00F206FA" w:rsidRDefault="00D46D90" w:rsidP="00D46D90">
      <w:pPr>
        <w:rPr>
          <w:i/>
        </w:rPr>
      </w:pPr>
      <w:r w:rsidRPr="00F206FA">
        <w:rPr>
          <w:i/>
        </w:rPr>
        <w:t>/pri sklepanju okvirnega sporazuma smiselno prilagoditi/</w:t>
      </w:r>
    </w:p>
    <w:p w14:paraId="056B193A" w14:textId="77777777" w:rsidR="00D46D90" w:rsidRPr="00F206FA" w:rsidRDefault="00D46D90" w:rsidP="00D46D90"/>
    <w:p w14:paraId="0B1A7753" w14:textId="524909EC" w:rsidR="00D46D90" w:rsidRPr="00D46D90" w:rsidRDefault="00D46D90" w:rsidP="00D46D90">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11605245" w14:textId="77777777" w:rsidR="00D46D90" w:rsidRPr="00094A66" w:rsidRDefault="00D46D90" w:rsidP="00D46D90">
      <w:pPr>
        <w:widowControl w:val="0"/>
        <w:rPr>
          <w:rFonts w:cs="Arial"/>
          <w:i/>
        </w:rPr>
      </w:pPr>
      <w:r>
        <w:rPr>
          <w:rFonts w:cs="Arial"/>
        </w:rPr>
        <w:t>Izvajalec ____________</w:t>
      </w:r>
      <w:r w:rsidRPr="00F206FA">
        <w:rPr>
          <w:rFonts w:cs="Arial"/>
          <w:i/>
        </w:rPr>
        <w:t xml:space="preserve">/navede se naziv in naslov izvajalca/ </w:t>
      </w:r>
      <w:r>
        <w:rPr>
          <w:rFonts w:cs="Arial"/>
        </w:rPr>
        <w:t xml:space="preserve">bo po tem okvirnem sporazumu in posamičnih pogodbah za izvedbo storitve po posamezni investiciji oz. investicijskem vzdrževanju objekta izvajal storitev sam. </w:t>
      </w:r>
      <w:r w:rsidRPr="00094A66">
        <w:rPr>
          <w:rFonts w:cs="Arial"/>
          <w:i/>
        </w:rPr>
        <w:t xml:space="preserve">/uporabiti, če izvajalec ne nastopa s soizvajalcem oz. podizvajalcem/ </w:t>
      </w:r>
    </w:p>
    <w:p w14:paraId="3740CD80" w14:textId="77777777" w:rsidR="00D46D90" w:rsidRDefault="00D46D90" w:rsidP="00D46D90">
      <w:pPr>
        <w:widowControl w:val="0"/>
        <w:rPr>
          <w:rFonts w:cs="Arial"/>
        </w:rPr>
      </w:pPr>
    </w:p>
    <w:p w14:paraId="4C187653" w14:textId="77777777" w:rsidR="00D46D90" w:rsidRDefault="00D46D90" w:rsidP="00D46D90">
      <w:pPr>
        <w:widowControl w:val="0"/>
        <w:rPr>
          <w:rFonts w:cs="Arial"/>
        </w:rPr>
      </w:pPr>
      <w:r>
        <w:rPr>
          <w:rFonts w:cs="Arial"/>
          <w:i/>
        </w:rPr>
        <w:t>/</w:t>
      </w:r>
      <w:r w:rsidRPr="00094A66">
        <w:rPr>
          <w:rFonts w:cs="Arial"/>
          <w:i/>
        </w:rPr>
        <w:t>uporabiti, če izvajalec nastopa s soizvajalcem oz. podizvajalcem</w:t>
      </w:r>
      <w:r>
        <w:rPr>
          <w:rFonts w:cs="Arial"/>
          <w:i/>
        </w:rPr>
        <w:t>/</w:t>
      </w:r>
    </w:p>
    <w:p w14:paraId="61802B49" w14:textId="77777777" w:rsidR="00D46D90" w:rsidRDefault="00D46D90" w:rsidP="00D46D90">
      <w:pPr>
        <w:widowControl w:val="0"/>
        <w:rPr>
          <w:rFonts w:cs="Arial"/>
          <w:i/>
        </w:rPr>
      </w:pPr>
      <w:r>
        <w:rPr>
          <w:rFonts w:cs="Arial"/>
        </w:rPr>
        <w:t>Izvajalec___________</w:t>
      </w:r>
      <w:r w:rsidRPr="00F206FA">
        <w:rPr>
          <w:rFonts w:cs="Arial"/>
          <w:i/>
        </w:rPr>
        <w:t xml:space="preserve">/navede se naziv in naslov izvajalca/ </w:t>
      </w:r>
      <w:r>
        <w:rPr>
          <w:rFonts w:cs="Arial"/>
        </w:rPr>
        <w:t>bo storitve po tem okvirnem sporazumu in po posamičnih pogodbah za izvedbo storitve po posamezni investiciji oz. investicijskem vzdrževanju objekta izvajal z naslednjimi soizvajalci oz. podizvajalci</w:t>
      </w:r>
      <w:r w:rsidRPr="00063365">
        <w:rPr>
          <w:rFonts w:cs="Arial"/>
          <w:i/>
        </w:rPr>
        <w:t>__________/</w:t>
      </w:r>
      <w:r>
        <w:rPr>
          <w:rFonts w:cs="Arial"/>
          <w:i/>
        </w:rPr>
        <w:t>navede se naziv in naslov soizvajalcev oz. podizvajalcev</w:t>
      </w:r>
      <w:r w:rsidRPr="00063365">
        <w:rPr>
          <w:rFonts w:cs="Arial"/>
          <w:i/>
        </w:rPr>
        <w:t>/</w:t>
      </w:r>
      <w:r>
        <w:rPr>
          <w:rFonts w:cs="Arial"/>
        </w:rPr>
        <w:t xml:space="preserve">. Zamenjava soizvajalca oz. podizvajalca mora biti skladna z določili razpisne dokumentacije. </w:t>
      </w:r>
      <w:r w:rsidRPr="00F206FA">
        <w:rPr>
          <w:rFonts w:cs="Arial"/>
          <w:i/>
        </w:rPr>
        <w:t>/besedilo upoštevati za vsakega izvajalca posebej/</w:t>
      </w:r>
    </w:p>
    <w:p w14:paraId="0D098742" w14:textId="77777777" w:rsidR="00D46D90" w:rsidRDefault="00D46D90" w:rsidP="00D46D90">
      <w:pPr>
        <w:widowControl w:val="0"/>
        <w:rPr>
          <w:rFonts w:cs="Arial"/>
          <w:i/>
        </w:rPr>
      </w:pPr>
    </w:p>
    <w:p w14:paraId="4196AC7E" w14:textId="77777777" w:rsidR="00D46D90" w:rsidRPr="00055C23" w:rsidRDefault="00D46D90" w:rsidP="00D46D90">
      <w:pPr>
        <w:widowControl w:val="0"/>
        <w:rPr>
          <w:rFonts w:cs="Arial"/>
        </w:rPr>
      </w:pPr>
      <w:r>
        <w:rPr>
          <w:rFonts w:cs="Arial"/>
        </w:rPr>
        <w:t>Soizvajalec oz. p</w:t>
      </w:r>
      <w:r w:rsidRPr="00055C23">
        <w:rPr>
          <w:rFonts w:cs="Arial"/>
        </w:rPr>
        <w:t xml:space="preserve">odizvajalec_________________ </w:t>
      </w:r>
      <w:r w:rsidRPr="00BC7AA6">
        <w:rPr>
          <w:rFonts w:cs="Arial"/>
          <w:i/>
        </w:rPr>
        <w:t>/navesti naziv/</w:t>
      </w:r>
      <w:r>
        <w:rPr>
          <w:rFonts w:cs="Arial"/>
        </w:rPr>
        <w:t xml:space="preserve"> zahteva neposredno plačilo, skladno z obrazcem OBR – 2.04 (Organizacija ponudnika in obseg del).</w:t>
      </w:r>
      <w:r w:rsidRPr="00055C23">
        <w:rPr>
          <w:rFonts w:cs="Arial"/>
        </w:rPr>
        <w:t xml:space="preserve"> /če </w:t>
      </w:r>
      <w:r>
        <w:rPr>
          <w:rFonts w:cs="Arial"/>
        </w:rPr>
        <w:t xml:space="preserve">soizvajalec oz. </w:t>
      </w:r>
      <w:r w:rsidRPr="00055C23">
        <w:rPr>
          <w:rFonts w:cs="Arial"/>
        </w:rPr>
        <w:t>podizvajalec zahteva neposredno plačilo/</w:t>
      </w:r>
    </w:p>
    <w:p w14:paraId="4C643C7B" w14:textId="77777777" w:rsidR="00D46D90" w:rsidRPr="00055C23" w:rsidRDefault="00D46D90" w:rsidP="00D46D90">
      <w:pPr>
        <w:widowControl w:val="0"/>
        <w:rPr>
          <w:rFonts w:cs="Arial"/>
        </w:rPr>
      </w:pPr>
    </w:p>
    <w:p w14:paraId="3C712B4D" w14:textId="77777777" w:rsidR="00D46D90" w:rsidRDefault="00D46D90" w:rsidP="00D46D90">
      <w:pPr>
        <w:widowControl w:val="0"/>
        <w:rPr>
          <w:rFonts w:cs="Arial"/>
        </w:rPr>
      </w:pPr>
      <w:r>
        <w:rPr>
          <w:rFonts w:cs="Arial"/>
        </w:rPr>
        <w:t>Soizvajalec oz. p</w:t>
      </w:r>
      <w:r w:rsidRPr="00055C23">
        <w:rPr>
          <w:rFonts w:cs="Arial"/>
        </w:rPr>
        <w:t xml:space="preserve">odizvajalec _________________ </w:t>
      </w:r>
      <w:r w:rsidRPr="00BC7AA6">
        <w:rPr>
          <w:rFonts w:cs="Arial"/>
          <w:i/>
        </w:rPr>
        <w:t>/navesti naziv/</w:t>
      </w:r>
      <w:r w:rsidRPr="00055C23">
        <w:rPr>
          <w:rFonts w:cs="Arial"/>
        </w:rPr>
        <w:t xml:space="preserve"> </w:t>
      </w:r>
      <w:r>
        <w:rPr>
          <w:rFonts w:cs="Arial"/>
        </w:rPr>
        <w:t>ne zahteva neposrednega plačila, skladno z obrazcem OBR – 2.04 (Organizacija ponudnika in obseg del)</w:t>
      </w:r>
      <w:r w:rsidRPr="00055C23">
        <w:rPr>
          <w:rFonts w:cs="Arial"/>
        </w:rPr>
        <w:t xml:space="preserve">. </w:t>
      </w:r>
      <w:r>
        <w:rPr>
          <w:rFonts w:cs="Arial"/>
        </w:rPr>
        <w:t>N</w:t>
      </w:r>
      <w:r w:rsidRPr="00055C23">
        <w:rPr>
          <w:rFonts w:cs="Arial"/>
        </w:rPr>
        <w:t xml:space="preserve">aročnik </w:t>
      </w:r>
      <w:r>
        <w:rPr>
          <w:rFonts w:cs="Arial"/>
        </w:rPr>
        <w:t xml:space="preserve">bo </w:t>
      </w:r>
      <w:r w:rsidRPr="00055C23">
        <w:rPr>
          <w:rFonts w:cs="Arial"/>
        </w:rPr>
        <w:t xml:space="preserve">po zaključku </w:t>
      </w:r>
      <w:r>
        <w:rPr>
          <w:rFonts w:cs="Arial"/>
        </w:rPr>
        <w:t xml:space="preserve">posamičnih pogodb, za izvedbo storitve po posamezni investiciji oz. investicijskem vzdrževanju objekta, </w:t>
      </w:r>
      <w:r w:rsidRPr="00055C23">
        <w:rPr>
          <w:rFonts w:cs="Arial"/>
        </w:rPr>
        <w:t xml:space="preserve">izvajalca pozval, da pošlje naročniku svojo pisno izjavo in pisno izjavo </w:t>
      </w:r>
      <w:r>
        <w:rPr>
          <w:rFonts w:cs="Arial"/>
        </w:rPr>
        <w:t xml:space="preserve">soizvajalca oz. </w:t>
      </w:r>
      <w:r w:rsidRPr="00055C23">
        <w:rPr>
          <w:rFonts w:cs="Arial"/>
        </w:rPr>
        <w:t xml:space="preserve">podizvajalca, da je </w:t>
      </w:r>
      <w:r>
        <w:rPr>
          <w:rFonts w:cs="Arial"/>
        </w:rPr>
        <w:t xml:space="preserve">soizvajalec oz. </w:t>
      </w:r>
      <w:r w:rsidRPr="00055C23">
        <w:rPr>
          <w:rFonts w:cs="Arial"/>
        </w:rPr>
        <w:t>podizvajalec prejel plačil</w:t>
      </w:r>
      <w:r>
        <w:rPr>
          <w:rFonts w:cs="Arial"/>
        </w:rPr>
        <w:t>o/plačila za izvedeno storitev po posamični pogodbi, sklenjeno med naročnikom in izvajalcem, za izvedbo storitve po posamezni investiciji oz. investicijskem vzdrževanju objekta.</w:t>
      </w:r>
    </w:p>
    <w:p w14:paraId="3754E547" w14:textId="5123B01B" w:rsidR="00D46D90" w:rsidRPr="00644547" w:rsidRDefault="00D46D90" w:rsidP="00644547">
      <w:pPr>
        <w:widowControl w:val="0"/>
        <w:rPr>
          <w:rFonts w:cs="Arial"/>
        </w:rPr>
      </w:pPr>
      <w:r w:rsidRPr="00055C23">
        <w:rPr>
          <w:rFonts w:cs="Arial"/>
        </w:rPr>
        <w:t>Izvajalec mora navedeno poslati najpozneje v 60 dneh od plačila</w:t>
      </w:r>
      <w:r>
        <w:rPr>
          <w:rFonts w:cs="Arial"/>
        </w:rPr>
        <w:t xml:space="preserve"> zadnjega računa, po posamični pogodbi za izvedbo storitve po posamezni investiciji oz. investicijskem vzdrževanju objekta, prejetega s strani naročnika</w:t>
      </w:r>
      <w:r w:rsidRPr="00055C23">
        <w:rPr>
          <w:rFonts w:cs="Arial"/>
        </w:rPr>
        <w:t xml:space="preserve">. V primeru, da izvajalec naročniku v navedenem roku ne posreduje izjav iz tega odstavka, naročnik Državni revizijski komisiji poda predlog za uvedbo postopka o prekršku iz 2. točke prvega odstavka 112. člena ZJN-3. /če </w:t>
      </w:r>
      <w:r>
        <w:rPr>
          <w:rFonts w:cs="Arial"/>
        </w:rPr>
        <w:t xml:space="preserve">soizvajalec oz. </w:t>
      </w:r>
      <w:r w:rsidRPr="00055C23">
        <w:rPr>
          <w:rFonts w:cs="Arial"/>
        </w:rPr>
        <w:t xml:space="preserve">podizvajalec </w:t>
      </w:r>
      <w:r>
        <w:rPr>
          <w:rFonts w:cs="Arial"/>
        </w:rPr>
        <w:t xml:space="preserve">ne </w:t>
      </w:r>
      <w:r w:rsidRPr="00055C23">
        <w:rPr>
          <w:rFonts w:cs="Arial"/>
        </w:rPr>
        <w:t>zahteva neposredno plačilo/</w:t>
      </w:r>
    </w:p>
    <w:p w14:paraId="4C3DF780" w14:textId="5642B842" w:rsidR="00977EF4" w:rsidRDefault="00977EF4" w:rsidP="00977EF4">
      <w:pPr>
        <w:pStyle w:val="Naslov1"/>
        <w:rPr>
          <w:szCs w:val="24"/>
        </w:rPr>
      </w:pPr>
      <w:bookmarkStart w:id="7" w:name="_Toc82609843"/>
      <w:r>
        <w:rPr>
          <w:szCs w:val="24"/>
        </w:rPr>
        <w:t>VELJAVNOST OKVIRNEGA SPORAZUMA</w:t>
      </w:r>
      <w:bookmarkEnd w:id="7"/>
    </w:p>
    <w:p w14:paraId="77A91A0F" w14:textId="0CE9D0B1" w:rsidR="00644547" w:rsidRPr="00644547" w:rsidRDefault="00644547" w:rsidP="00644547"/>
    <w:p w14:paraId="004CCAFC" w14:textId="77777777" w:rsidR="00977EF4" w:rsidRPr="008E036E" w:rsidRDefault="00977EF4" w:rsidP="00977EF4">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86B89D9" w14:textId="6A30E609" w:rsidR="00977EF4" w:rsidRPr="0057187E" w:rsidRDefault="00C22D9B" w:rsidP="0057187E">
      <w:pPr>
        <w:jc w:val="left"/>
        <w:rPr>
          <w:rFonts w:cs="Arial"/>
          <w:bCs/>
        </w:rPr>
      </w:pPr>
      <w:r>
        <w:rPr>
          <w:rFonts w:cs="Arial"/>
          <w:bCs/>
        </w:rPr>
        <w:t>Okvirni sporazum se sklepa za obdobje 4 let, šteto od njegove sklenitve.</w:t>
      </w:r>
    </w:p>
    <w:p w14:paraId="080247A9" w14:textId="03E1755A" w:rsidR="00B868D2" w:rsidRDefault="00B868D2" w:rsidP="00B868D2">
      <w:pPr>
        <w:pStyle w:val="Naslov1"/>
        <w:rPr>
          <w:szCs w:val="24"/>
        </w:rPr>
      </w:pPr>
      <w:bookmarkStart w:id="8" w:name="_Toc82609844"/>
      <w:r>
        <w:rPr>
          <w:szCs w:val="24"/>
        </w:rPr>
        <w:t>IZVAJANJE OKVIRNEGA SPORAZUMA</w:t>
      </w:r>
      <w:bookmarkEnd w:id="8"/>
    </w:p>
    <w:p w14:paraId="7B5FA10F" w14:textId="77777777" w:rsidR="00644547" w:rsidRPr="00644547" w:rsidRDefault="00644547" w:rsidP="00644547"/>
    <w:p w14:paraId="5A83CC8D" w14:textId="77777777" w:rsidR="00B868D2" w:rsidRPr="008E036E" w:rsidRDefault="00B868D2" w:rsidP="00B868D2">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21AA22D3" w14:textId="26B77E71" w:rsidR="00B868D2" w:rsidRDefault="00B868D2" w:rsidP="00C22D9B">
      <w:pPr>
        <w:rPr>
          <w:rFonts w:cs="Arial"/>
          <w:bCs/>
        </w:rPr>
      </w:pPr>
      <w:r>
        <w:rPr>
          <w:rFonts w:cs="Arial"/>
          <w:bCs/>
        </w:rPr>
        <w:t>Naročnik se s podpisom okvirnega sporazuma zavezuje, da bo, ko/če bo potreboval izvedbo storitev po tem okvirnem sporazumu, povabil izvajalca k predložitvi ponudbe</w:t>
      </w:r>
      <w:r w:rsidR="001F4F71">
        <w:rPr>
          <w:rFonts w:cs="Arial"/>
          <w:bCs/>
        </w:rPr>
        <w:t xml:space="preserve"> za posamezno investicijo oz. investicijsko vzdrževanje objekta</w:t>
      </w:r>
      <w:r>
        <w:rPr>
          <w:rFonts w:cs="Arial"/>
          <w:bCs/>
        </w:rPr>
        <w:t>. Naročnik bo izvedbo storitev naročal glede na svoje dejanske potrebe, in sicer s</w:t>
      </w:r>
      <w:r w:rsidR="0003390C">
        <w:rPr>
          <w:rFonts w:cs="Arial"/>
          <w:bCs/>
        </w:rPr>
        <w:t xml:space="preserve"> ponovnim odpiranjem konkurence </w:t>
      </w:r>
      <w:r>
        <w:rPr>
          <w:rFonts w:cs="Arial"/>
          <w:bCs/>
        </w:rPr>
        <w:t xml:space="preserve">med izvajalci, ki so podpisniki tega okvirnega sporazuma. </w:t>
      </w:r>
    </w:p>
    <w:p w14:paraId="6376E98B" w14:textId="6C8BE784" w:rsidR="00B868D2" w:rsidRDefault="00B868D2" w:rsidP="00C22D9B">
      <w:pPr>
        <w:rPr>
          <w:rFonts w:cs="Arial"/>
          <w:bCs/>
        </w:rPr>
      </w:pPr>
    </w:p>
    <w:p w14:paraId="4E3DB63A" w14:textId="35FFC44D" w:rsidR="00B868D2" w:rsidRDefault="00FB6FB2" w:rsidP="00C22D9B">
      <w:pPr>
        <w:rPr>
          <w:rFonts w:cs="Arial"/>
          <w:bCs/>
        </w:rPr>
      </w:pPr>
      <w:r>
        <w:rPr>
          <w:rFonts w:cs="Arial"/>
          <w:bCs/>
        </w:rPr>
        <w:t>Pri vsakokratnem ponovnem odpiranju konkurence</w:t>
      </w:r>
      <w:r w:rsidR="0003390C">
        <w:rPr>
          <w:rFonts w:cs="Arial"/>
          <w:bCs/>
        </w:rPr>
        <w:t xml:space="preserve"> (v nadaljevanju: 2. faza postopka)</w:t>
      </w:r>
      <w:r>
        <w:rPr>
          <w:rFonts w:cs="Arial"/>
          <w:bCs/>
        </w:rPr>
        <w:t xml:space="preserve"> bo povabilo </w:t>
      </w:r>
      <w:r w:rsidR="005C6D36">
        <w:rPr>
          <w:rFonts w:cs="Arial"/>
          <w:bCs/>
        </w:rPr>
        <w:t xml:space="preserve">k predložitvi ponudb </w:t>
      </w:r>
      <w:r>
        <w:rPr>
          <w:rFonts w:cs="Arial"/>
          <w:bCs/>
        </w:rPr>
        <w:t>vsebovalo najmanj:</w:t>
      </w:r>
    </w:p>
    <w:p w14:paraId="09F7938E" w14:textId="77777777" w:rsidR="00FB6FB2" w:rsidRDefault="00FB6FB2" w:rsidP="00FB6FB2">
      <w:pPr>
        <w:pStyle w:val="Odstavekseznama"/>
        <w:numPr>
          <w:ilvl w:val="0"/>
          <w:numId w:val="39"/>
        </w:numPr>
        <w:rPr>
          <w:rFonts w:ascii="Arial" w:hAnsi="Arial" w:cs="Arial"/>
        </w:rPr>
      </w:pPr>
      <w:r>
        <w:rPr>
          <w:rFonts w:ascii="Arial" w:hAnsi="Arial" w:cs="Arial"/>
        </w:rPr>
        <w:t>rok za oddajo ponudbe;</w:t>
      </w:r>
    </w:p>
    <w:p w14:paraId="79E4698D" w14:textId="77777777" w:rsidR="00FB6FB2" w:rsidRDefault="00FB6FB2" w:rsidP="00FB6FB2">
      <w:pPr>
        <w:pStyle w:val="Odstavekseznama"/>
        <w:numPr>
          <w:ilvl w:val="0"/>
          <w:numId w:val="39"/>
        </w:numPr>
        <w:rPr>
          <w:rFonts w:ascii="Arial" w:hAnsi="Arial" w:cs="Arial"/>
        </w:rPr>
      </w:pPr>
      <w:r>
        <w:rPr>
          <w:rFonts w:ascii="Arial" w:hAnsi="Arial" w:cs="Arial"/>
        </w:rPr>
        <w:t>merilo za oddajo javnega naročila;</w:t>
      </w:r>
    </w:p>
    <w:p w14:paraId="4AB2448D" w14:textId="77777777" w:rsidR="00FB6FB2" w:rsidRPr="007A2DFC" w:rsidRDefault="00FB6FB2" w:rsidP="00FB6FB2">
      <w:pPr>
        <w:pStyle w:val="Odstavekseznama"/>
        <w:numPr>
          <w:ilvl w:val="0"/>
          <w:numId w:val="39"/>
        </w:numPr>
        <w:rPr>
          <w:rFonts w:ascii="Arial" w:hAnsi="Arial" w:cs="Arial"/>
        </w:rPr>
      </w:pPr>
      <w:r>
        <w:rPr>
          <w:rFonts w:ascii="Arial" w:hAnsi="Arial" w:cs="Arial"/>
        </w:rPr>
        <w:lastRenderedPageBreak/>
        <w:t>opis investicije oz. investicijskega vzdrževanja objekta;</w:t>
      </w:r>
    </w:p>
    <w:p w14:paraId="33FCB8A7" w14:textId="6A1A6A0E" w:rsidR="00FB6FB2" w:rsidRDefault="00FB6FB2" w:rsidP="00FB6FB2">
      <w:pPr>
        <w:pStyle w:val="Odstavekseznama"/>
        <w:numPr>
          <w:ilvl w:val="0"/>
          <w:numId w:val="39"/>
        </w:numPr>
        <w:rPr>
          <w:rFonts w:ascii="Arial" w:hAnsi="Arial" w:cs="Arial"/>
        </w:rPr>
      </w:pPr>
      <w:r>
        <w:rPr>
          <w:rFonts w:ascii="Arial" w:hAnsi="Arial" w:cs="Arial"/>
        </w:rPr>
        <w:t>v</w:t>
      </w:r>
      <w:r w:rsidRPr="00F5292F">
        <w:rPr>
          <w:rFonts w:ascii="Arial" w:hAnsi="Arial" w:cs="Arial"/>
        </w:rPr>
        <w:t>rednost investicije oz. investicijskega vzdrževanja objekta</w:t>
      </w:r>
      <w:r w:rsidR="005C6D36">
        <w:rPr>
          <w:rFonts w:ascii="Arial" w:hAnsi="Arial" w:cs="Arial"/>
        </w:rPr>
        <w:t>, v kolikor to ne bo v nasprotju z interesi naročnika v drugih postopkih</w:t>
      </w:r>
      <w:r w:rsidRPr="00F5292F">
        <w:rPr>
          <w:rFonts w:ascii="Arial" w:hAnsi="Arial" w:cs="Arial"/>
        </w:rPr>
        <w:t>;</w:t>
      </w:r>
    </w:p>
    <w:p w14:paraId="0144B9EF" w14:textId="01DF0A04" w:rsidR="00FB6FB2" w:rsidRPr="00F5292F" w:rsidRDefault="00FB6FB2" w:rsidP="00FB6FB2">
      <w:pPr>
        <w:pStyle w:val="Odstavekseznama"/>
        <w:numPr>
          <w:ilvl w:val="0"/>
          <w:numId w:val="39"/>
        </w:numPr>
        <w:rPr>
          <w:rFonts w:ascii="Arial" w:hAnsi="Arial" w:cs="Arial"/>
        </w:rPr>
      </w:pPr>
      <w:r>
        <w:rPr>
          <w:rFonts w:ascii="Arial" w:hAnsi="Arial" w:cs="Arial"/>
        </w:rPr>
        <w:t>p</w:t>
      </w:r>
      <w:r w:rsidRPr="00F5292F">
        <w:rPr>
          <w:rFonts w:ascii="Arial" w:hAnsi="Arial" w:cs="Arial"/>
        </w:rPr>
        <w:t>redviden rok izvedbe investicije oz. investicijskega vzdrževanja objekta;</w:t>
      </w:r>
    </w:p>
    <w:p w14:paraId="449DC271" w14:textId="77777777" w:rsidR="00FB6FB2" w:rsidRDefault="00FB6FB2" w:rsidP="00FB6FB2">
      <w:pPr>
        <w:pStyle w:val="Odstavekseznama"/>
        <w:numPr>
          <w:ilvl w:val="0"/>
          <w:numId w:val="39"/>
        </w:numPr>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p>
    <w:p w14:paraId="733940DD" w14:textId="3BBB60C0" w:rsidR="00FB6FB2" w:rsidRDefault="00FB6FB2" w:rsidP="00FB6FB2">
      <w:pPr>
        <w:pStyle w:val="Odstavekseznama"/>
        <w:numPr>
          <w:ilvl w:val="0"/>
          <w:numId w:val="39"/>
        </w:numPr>
        <w:rPr>
          <w:rFonts w:ascii="Arial" w:hAnsi="Arial" w:cs="Arial"/>
        </w:rPr>
      </w:pPr>
      <w:r>
        <w:rPr>
          <w:rFonts w:ascii="Arial" w:hAnsi="Arial" w:cs="Arial"/>
        </w:rPr>
        <w:t>zahteva po predložitvi finančnih zavarovanj</w:t>
      </w:r>
      <w:r w:rsidR="005E4698">
        <w:rPr>
          <w:rFonts w:ascii="Arial" w:hAnsi="Arial" w:cs="Arial"/>
        </w:rPr>
        <w:t xml:space="preserve"> </w:t>
      </w:r>
      <w:r w:rsidR="005E4698" w:rsidRPr="005E4698">
        <w:rPr>
          <w:rFonts w:ascii="Arial" w:eastAsia="Times New Roman" w:hAnsi="Arial" w:cs="Arial"/>
          <w:lang w:eastAsia="sl-SI"/>
        </w:rPr>
        <w:t>(naročnik bo zahtevo po predložitvi finančnih zavarovanj v povabilu k predložitvi ponudbe za izvedbo storitve po posamezni investiciji oz. investicijskem vzdrževanju objekta določil po potrebi)</w:t>
      </w:r>
      <w:r>
        <w:rPr>
          <w:rFonts w:ascii="Arial" w:hAnsi="Arial" w:cs="Arial"/>
        </w:rPr>
        <w:t>;</w:t>
      </w:r>
    </w:p>
    <w:p w14:paraId="10AFC77E" w14:textId="73860D38" w:rsidR="0003390C" w:rsidRDefault="0003390C" w:rsidP="00FB6FB2">
      <w:pPr>
        <w:pStyle w:val="Odstavekseznama"/>
        <w:numPr>
          <w:ilvl w:val="0"/>
          <w:numId w:val="39"/>
        </w:numPr>
        <w:rPr>
          <w:rFonts w:ascii="Arial" w:hAnsi="Arial" w:cs="Arial"/>
        </w:rPr>
      </w:pPr>
      <w:r>
        <w:rPr>
          <w:rFonts w:ascii="Arial" w:hAnsi="Arial" w:cs="Arial"/>
        </w:rPr>
        <w:t>zahteva po predložitvi zavarovaln</w:t>
      </w:r>
      <w:bookmarkStart w:id="9" w:name="_Hlk83118601"/>
      <w:r w:rsidR="003B6C55">
        <w:rPr>
          <w:rFonts w:ascii="Arial" w:hAnsi="Arial" w:cs="Arial"/>
        </w:rPr>
        <w:t>e</w:t>
      </w:r>
      <w:r w:rsidR="003B6C55" w:rsidRPr="003B6C55">
        <w:rPr>
          <w:rFonts w:ascii="Arial" w:hAnsi="Arial" w:cs="Arial"/>
        </w:rPr>
        <w:t xml:space="preserve"> </w:t>
      </w:r>
      <w:r w:rsidR="003B6C55">
        <w:rPr>
          <w:rFonts w:ascii="Arial" w:hAnsi="Arial" w:cs="Arial"/>
        </w:rPr>
        <w:t>dokumentacije – npr.: kopijo zavarovalne police s prilogami oziroma potrdilo (certifikat) zavarovatelja o zavarovalnem kritju s prilogami</w:t>
      </w:r>
      <w:bookmarkEnd w:id="9"/>
      <w:r>
        <w:rPr>
          <w:rFonts w:ascii="Arial" w:hAnsi="Arial" w:cs="Arial"/>
        </w:rPr>
        <w:t xml:space="preserve"> </w:t>
      </w:r>
      <w:r w:rsidR="005E4698" w:rsidRPr="005E4698">
        <w:rPr>
          <w:rFonts w:ascii="Arial" w:eastAsia="Times New Roman" w:hAnsi="Arial" w:cs="Arial"/>
          <w:lang w:eastAsia="sl-SI"/>
        </w:rPr>
        <w:t>(naročnik bo zahtevo po predložitvi zavarovalnih polic v povabilu k predložitvi ponudbe za izvedbo storitve po posamezni investiciji oz. investicijskem vzdrževanju objekta določil po potrebi)</w:t>
      </w:r>
      <w:r>
        <w:rPr>
          <w:rFonts w:ascii="Arial" w:hAnsi="Arial" w:cs="Arial"/>
        </w:rPr>
        <w:t>;</w:t>
      </w:r>
    </w:p>
    <w:p w14:paraId="767A6574" w14:textId="77777777" w:rsidR="00FB6FB2" w:rsidRDefault="00FB6FB2" w:rsidP="00FB6FB2">
      <w:pPr>
        <w:pStyle w:val="Odstavekseznama"/>
        <w:numPr>
          <w:ilvl w:val="0"/>
          <w:numId w:val="39"/>
        </w:numPr>
        <w:rPr>
          <w:rFonts w:ascii="Arial" w:hAnsi="Arial" w:cs="Arial"/>
        </w:rPr>
      </w:pPr>
      <w:r>
        <w:rPr>
          <w:rFonts w:ascii="Arial" w:hAnsi="Arial" w:cs="Arial"/>
        </w:rPr>
        <w:t>obrazec Predračun (OBR – 2.19);</w:t>
      </w:r>
    </w:p>
    <w:p w14:paraId="5093070E" w14:textId="77777777" w:rsidR="00FB6FB2" w:rsidRPr="00F5292F" w:rsidRDefault="00FB6FB2" w:rsidP="00FB6FB2">
      <w:pPr>
        <w:pStyle w:val="Odstavekseznama"/>
        <w:numPr>
          <w:ilvl w:val="0"/>
          <w:numId w:val="39"/>
        </w:numPr>
        <w:rPr>
          <w:rFonts w:ascii="Arial" w:hAnsi="Arial" w:cs="Arial"/>
        </w:rPr>
      </w:pPr>
      <w:r>
        <w:rPr>
          <w:rFonts w:ascii="Arial" w:hAnsi="Arial" w:cs="Arial"/>
        </w:rPr>
        <w:t>obrazec Ponudbena vrednost (OBR – 2.20);</w:t>
      </w:r>
    </w:p>
    <w:p w14:paraId="33827DED" w14:textId="3DA9E2BE" w:rsidR="00FB6FB2" w:rsidRDefault="00FB6FB2" w:rsidP="00FB6FB2">
      <w:pPr>
        <w:pStyle w:val="Odstavekseznama"/>
        <w:numPr>
          <w:ilvl w:val="0"/>
          <w:numId w:val="39"/>
        </w:numPr>
        <w:rPr>
          <w:rFonts w:ascii="Arial" w:hAnsi="Arial" w:cs="Arial"/>
        </w:rPr>
      </w:pPr>
      <w:r>
        <w:rPr>
          <w:rFonts w:ascii="Arial" w:hAnsi="Arial" w:cs="Arial"/>
        </w:rPr>
        <w:t xml:space="preserve">obrazec Osnutek pogodbe ter </w:t>
      </w:r>
    </w:p>
    <w:p w14:paraId="3025BEC5" w14:textId="77777777" w:rsidR="00FB6FB2" w:rsidRPr="002A76D1" w:rsidRDefault="00FB6FB2" w:rsidP="00FB6FB2">
      <w:pPr>
        <w:pStyle w:val="Odstavekseznama"/>
        <w:numPr>
          <w:ilvl w:val="0"/>
          <w:numId w:val="39"/>
        </w:numPr>
        <w:rPr>
          <w:rFonts w:ascii="Arial" w:hAnsi="Arial" w:cs="Arial"/>
        </w:rPr>
      </w:pPr>
      <w:r>
        <w:rPr>
          <w:rFonts w:ascii="Arial" w:hAnsi="Arial" w:cs="Arial"/>
        </w:rPr>
        <w:t>ostale morebitne podatke, ki so bistveni za oddajo ponudbe</w:t>
      </w:r>
      <w:r w:rsidRPr="002A76D1">
        <w:rPr>
          <w:rFonts w:ascii="Arial" w:hAnsi="Arial" w:cs="Arial"/>
        </w:rPr>
        <w:t>.</w:t>
      </w:r>
    </w:p>
    <w:p w14:paraId="331464F5" w14:textId="77777777" w:rsidR="00FB6FB2" w:rsidRDefault="00FB6FB2" w:rsidP="00FB6FB2">
      <w:pPr>
        <w:rPr>
          <w:rFonts w:cs="Arial"/>
        </w:rPr>
      </w:pPr>
    </w:p>
    <w:p w14:paraId="6F7EF604" w14:textId="218854E3" w:rsidR="00FB6FB2" w:rsidRDefault="00FB6FB2" w:rsidP="00C22D9B">
      <w:pPr>
        <w:rPr>
          <w:rFonts w:cs="Arial"/>
          <w:bCs/>
        </w:rPr>
      </w:pPr>
      <w:r>
        <w:rPr>
          <w:rFonts w:cs="Arial"/>
          <w:bCs/>
        </w:rPr>
        <w:t xml:space="preserve">Naročnik bo v 2. fazi postopka določil primeren rok za predložitev ponudbe, ki ne bo krajši od </w:t>
      </w:r>
      <w:r w:rsidR="0063641C">
        <w:rPr>
          <w:rFonts w:cs="Arial"/>
          <w:bCs/>
        </w:rPr>
        <w:t xml:space="preserve"> </w:t>
      </w:r>
      <w:r w:rsidR="00677015">
        <w:rPr>
          <w:rFonts w:cs="Arial"/>
          <w:bCs/>
        </w:rPr>
        <w:t xml:space="preserve">sedem (7) koledarskih </w:t>
      </w:r>
      <w:r>
        <w:rPr>
          <w:rFonts w:cs="Arial"/>
          <w:bCs/>
        </w:rPr>
        <w:t xml:space="preserve">dni. </w:t>
      </w:r>
    </w:p>
    <w:p w14:paraId="2E3763C8" w14:textId="6E594466" w:rsidR="00FB6FB2" w:rsidRDefault="00FB6FB2" w:rsidP="00C22D9B">
      <w:pPr>
        <w:rPr>
          <w:rFonts w:cs="Arial"/>
          <w:bCs/>
        </w:rPr>
      </w:pPr>
    </w:p>
    <w:p w14:paraId="2A5DE8BF" w14:textId="4E183AE4" w:rsidR="00FB6FB2" w:rsidRDefault="00FB6FB2" w:rsidP="00FB6FB2">
      <w:pPr>
        <w:rPr>
          <w:rFonts w:cs="Arial"/>
        </w:rPr>
      </w:pPr>
      <w:r>
        <w:rPr>
          <w:rFonts w:cs="Arial"/>
          <w:bCs/>
        </w:rPr>
        <w:t xml:space="preserve">Izvajalec se je dolžan, v 2. fazi postopka, na povabilo k predložitvi ponudbe odzvati. V primeru, da se izvajalec trikrat (3) zaporedoma ne odzove na povabilo k predložitvi ponudbe, bo naročnik štel, da izvajalec </w:t>
      </w:r>
      <w:r>
        <w:rPr>
          <w:rFonts w:cs="Arial"/>
        </w:rPr>
        <w:t xml:space="preserve">nima interesa </w:t>
      </w:r>
      <w:r w:rsidR="00170F33">
        <w:rPr>
          <w:rFonts w:cs="Arial"/>
        </w:rPr>
        <w:t>izvesti storitev</w:t>
      </w:r>
      <w:r>
        <w:rPr>
          <w:rFonts w:cs="Arial"/>
        </w:rPr>
        <w:t xml:space="preserve"> ter lahko naročnik na podlagi le-tega odstopi od okvirnega sporazuma, in sicer v delu, ki se nanaša na izvajalca</w:t>
      </w:r>
      <w:r w:rsidR="005C6D36">
        <w:rPr>
          <w:rFonts w:cs="Arial"/>
        </w:rPr>
        <w:t>,</w:t>
      </w:r>
      <w:r>
        <w:rPr>
          <w:rFonts w:cs="Arial"/>
        </w:rPr>
        <w:t xml:space="preserve"> ter v primeru nastanka škode, od tega izvajalca zahteva odškodnino.</w:t>
      </w:r>
    </w:p>
    <w:p w14:paraId="5253DEF2" w14:textId="171F7385" w:rsidR="00B673B6" w:rsidRDefault="00B673B6" w:rsidP="00C22D9B">
      <w:pPr>
        <w:rPr>
          <w:rFonts w:cs="Arial"/>
          <w:bCs/>
        </w:rPr>
      </w:pPr>
    </w:p>
    <w:p w14:paraId="1528721E" w14:textId="77777777" w:rsidR="005C6D36" w:rsidRPr="005C6D36" w:rsidRDefault="005C6D36" w:rsidP="005C6D36">
      <w:pPr>
        <w:rPr>
          <w:rFonts w:cs="Arial"/>
          <w:bCs/>
        </w:rPr>
      </w:pPr>
      <w:r w:rsidRPr="005C6D36">
        <w:rPr>
          <w:rFonts w:cs="Arial"/>
          <w:bCs/>
        </w:rPr>
        <w:t>Povabilo k predložitvi ponudbe za posamezno naročilo bo naročnik poslal izvajalcu preko informacijskega sistema e-JN.</w:t>
      </w:r>
    </w:p>
    <w:p w14:paraId="717E1591" w14:textId="63319EB3" w:rsidR="001F4F71" w:rsidRDefault="001F4F71" w:rsidP="00C22D9B">
      <w:pPr>
        <w:rPr>
          <w:rFonts w:cs="Arial"/>
          <w:bCs/>
        </w:rPr>
      </w:pPr>
    </w:p>
    <w:p w14:paraId="260A868F" w14:textId="77777777" w:rsidR="005C6D36" w:rsidRDefault="005C6D36" w:rsidP="005C6D36">
      <w:pPr>
        <w:rPr>
          <w:rFonts w:cs="Arial"/>
          <w:bCs/>
        </w:rPr>
      </w:pPr>
      <w:r>
        <w:rPr>
          <w:rFonts w:cs="Arial"/>
          <w:bCs/>
        </w:rPr>
        <w:t xml:space="preserve">Izvajalec ponudbo v 2. fazi postopka predloži v informacijski sistem e-JN. </w:t>
      </w:r>
    </w:p>
    <w:p w14:paraId="4E926563" w14:textId="73FDF41A" w:rsidR="00B868D2" w:rsidRDefault="00B868D2" w:rsidP="00C22D9B">
      <w:pPr>
        <w:rPr>
          <w:rFonts w:cs="Arial"/>
          <w:bCs/>
        </w:rPr>
      </w:pPr>
    </w:p>
    <w:p w14:paraId="706E4024" w14:textId="77777777" w:rsidR="005C6D36" w:rsidRPr="007E2F48" w:rsidRDefault="005C6D36" w:rsidP="005C6D36">
      <w:pPr>
        <w:rPr>
          <w:rFonts w:cs="Arial"/>
        </w:rPr>
      </w:pPr>
      <w:r>
        <w:rPr>
          <w:rFonts w:cs="Arial"/>
          <w:bCs/>
        </w:rPr>
        <w:t xml:space="preserve">Naročnik bo po vsakokratnem ponovnem odpiranju konkurence o izboru najugodnejšega izvajalca </w:t>
      </w:r>
      <w:r w:rsidRPr="007E2F48">
        <w:rPr>
          <w:rFonts w:cs="Arial"/>
        </w:rPr>
        <w:t>za posamezno izvedbo storitve po posamezni investiciji oz. investicijskem vzdrževanju objekta, podpisano določitev o oddaji/</w:t>
      </w:r>
      <w:proofErr w:type="spellStart"/>
      <w:r w:rsidRPr="007E2F48">
        <w:rPr>
          <w:rFonts w:cs="Arial"/>
        </w:rPr>
        <w:t>neoddaji</w:t>
      </w:r>
      <w:proofErr w:type="spellEnd"/>
      <w:r w:rsidRPr="007E2F48">
        <w:rPr>
          <w:rFonts w:cs="Arial"/>
        </w:rPr>
        <w:t xml:space="preserve"> posameznega naročila, objavil na portalu javnih naročil. Odločitev se šteje za vročeno z dnem objave na portalu javnih naročil. </w:t>
      </w:r>
    </w:p>
    <w:p w14:paraId="13B4705E" w14:textId="151A6009" w:rsidR="005C6D36" w:rsidRDefault="005C6D36" w:rsidP="00C22D9B">
      <w:pPr>
        <w:rPr>
          <w:rFonts w:cs="Arial"/>
          <w:bCs/>
        </w:rPr>
      </w:pPr>
    </w:p>
    <w:p w14:paraId="0AE2CFD3" w14:textId="1E0FFC06" w:rsidR="00EE2630" w:rsidRDefault="0057187E" w:rsidP="00C22D9B">
      <w:pPr>
        <w:rPr>
          <w:rFonts w:cs="Arial"/>
          <w:bCs/>
        </w:rPr>
      </w:pPr>
      <w:r>
        <w:rPr>
          <w:rFonts w:cs="Arial"/>
          <w:bCs/>
        </w:rPr>
        <w:t xml:space="preserve">Naročnik bo po </w:t>
      </w:r>
      <w:r w:rsidR="00170F33">
        <w:rPr>
          <w:rFonts w:cs="Arial"/>
          <w:bCs/>
        </w:rPr>
        <w:t>izvedeni 2. fazi postopka</w:t>
      </w:r>
      <w:r>
        <w:rPr>
          <w:rFonts w:cs="Arial"/>
          <w:bCs/>
        </w:rPr>
        <w:t xml:space="preserve"> z najugodnejšim </w:t>
      </w:r>
      <w:r w:rsidR="00170F33">
        <w:rPr>
          <w:rFonts w:cs="Arial"/>
          <w:bCs/>
        </w:rPr>
        <w:t xml:space="preserve">ponudnikom - </w:t>
      </w:r>
      <w:r>
        <w:rPr>
          <w:rFonts w:cs="Arial"/>
          <w:bCs/>
        </w:rPr>
        <w:t>izvajalcem sklenil pogodbo o izvedbi storitve po posamezni investicij</w:t>
      </w:r>
      <w:r w:rsidR="0003390C">
        <w:rPr>
          <w:rFonts w:cs="Arial"/>
          <w:bCs/>
        </w:rPr>
        <w:t>i</w:t>
      </w:r>
      <w:r>
        <w:rPr>
          <w:rFonts w:cs="Arial"/>
          <w:bCs/>
        </w:rPr>
        <w:t xml:space="preserve"> oz. investicijskem vzdrževanju objekta. </w:t>
      </w:r>
      <w:r w:rsidR="00B673B6">
        <w:rPr>
          <w:rFonts w:cs="Arial"/>
          <w:bCs/>
        </w:rPr>
        <w:t xml:space="preserve">Pogodba za izvedbo storitve </w:t>
      </w:r>
      <w:r w:rsidR="0003390C">
        <w:rPr>
          <w:rFonts w:cs="Arial"/>
          <w:bCs/>
        </w:rPr>
        <w:t>po posamezni investiciji oz. investicijskem vzdrževanju</w:t>
      </w:r>
      <w:r w:rsidR="00B673B6">
        <w:rPr>
          <w:rFonts w:cs="Arial"/>
          <w:bCs/>
        </w:rPr>
        <w:t xml:space="preserve"> objekta bo</w:t>
      </w:r>
      <w:r w:rsidR="00904226">
        <w:rPr>
          <w:rFonts w:cs="Arial"/>
          <w:bCs/>
        </w:rPr>
        <w:t xml:space="preserve"> predložena </w:t>
      </w:r>
      <w:r w:rsidR="005C6D36">
        <w:rPr>
          <w:rFonts w:cs="Arial"/>
          <w:bCs/>
        </w:rPr>
        <w:t xml:space="preserve">k povabilu </w:t>
      </w:r>
      <w:r w:rsidR="00904226">
        <w:rPr>
          <w:rFonts w:cs="Arial"/>
          <w:bCs/>
        </w:rPr>
        <w:t xml:space="preserve">v 2. fazi postopka. Izbrani </w:t>
      </w:r>
      <w:r w:rsidR="00170F33">
        <w:rPr>
          <w:rFonts w:cs="Arial"/>
          <w:bCs/>
        </w:rPr>
        <w:t xml:space="preserve">ponudnik - </w:t>
      </w:r>
      <w:r w:rsidR="00904226">
        <w:rPr>
          <w:rFonts w:cs="Arial"/>
          <w:bCs/>
        </w:rPr>
        <w:t xml:space="preserve">izvajalec bo moral skleniti z naročnikom pogodbo v roku, ki ga bo v pisnem pozivu določil naročnik. </w:t>
      </w:r>
    </w:p>
    <w:p w14:paraId="66443936" w14:textId="77777777" w:rsidR="005E4698" w:rsidRDefault="005E4698" w:rsidP="00C22D9B">
      <w:pPr>
        <w:rPr>
          <w:rFonts w:cs="Arial"/>
          <w:bCs/>
        </w:rPr>
      </w:pPr>
    </w:p>
    <w:p w14:paraId="71CC6770" w14:textId="77777777" w:rsidR="00EE2630" w:rsidRPr="008E036E" w:rsidRDefault="00EE2630" w:rsidP="00EE2630">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5299BA8C" w14:textId="79D8D725" w:rsidR="00612699" w:rsidRDefault="00612699" w:rsidP="00612699">
      <w:pPr>
        <w:widowControl w:val="0"/>
        <w:rPr>
          <w:rFonts w:cs="Arial"/>
        </w:rPr>
      </w:pPr>
      <w:r>
        <w:rPr>
          <w:rFonts w:cs="Arial"/>
          <w:bCs/>
        </w:rPr>
        <w:t xml:space="preserve">Izvajalec za ves čas trajanja okvirnega sporazuma zagotavlja </w:t>
      </w:r>
      <w:r w:rsidR="00D46D90">
        <w:rPr>
          <w:rFonts w:cs="Arial"/>
          <w:bCs/>
        </w:rPr>
        <w:t xml:space="preserve">najmanj </w:t>
      </w:r>
      <w:r>
        <w:rPr>
          <w:rFonts w:cs="Arial"/>
          <w:bCs/>
        </w:rPr>
        <w:t xml:space="preserve">dva (2) strokovna nadzornika </w:t>
      </w:r>
      <w:r w:rsidR="006077CC">
        <w:rPr>
          <w:rFonts w:cs="Arial"/>
          <w:bCs/>
        </w:rPr>
        <w:t>za elektro dela</w:t>
      </w:r>
      <w:r>
        <w:rPr>
          <w:rFonts w:cs="Arial"/>
          <w:bCs/>
        </w:rPr>
        <w:t xml:space="preserve"> (v nadaljevanju: kader), ki morata biti vpisana v imenik pooblaščenih arhitektov ali inženirjev skladno z določili Zakona o arhitekturni in inženirski dejavnosti</w:t>
      </w:r>
      <w:r w:rsidRPr="00612699">
        <w:rPr>
          <w:rFonts w:cs="Arial"/>
        </w:rPr>
        <w:t xml:space="preserve"> </w:t>
      </w:r>
      <w:r>
        <w:rPr>
          <w:rFonts w:cs="Arial"/>
        </w:rPr>
        <w:t xml:space="preserve">in inženirski dejavnosti – ZAID (Uradni list št. 61/2017) in Gradbenim zakonom – GZ </w:t>
      </w:r>
      <w:r w:rsidRPr="00F34012">
        <w:rPr>
          <w:rFonts w:cs="Arial"/>
        </w:rPr>
        <w:t>(Uradni list RS, št. 61/2017, 72</w:t>
      </w:r>
      <w:r>
        <w:rPr>
          <w:rFonts w:cs="Arial"/>
        </w:rPr>
        <w:t xml:space="preserve">/2017 - </w:t>
      </w:r>
      <w:proofErr w:type="spellStart"/>
      <w:r>
        <w:rPr>
          <w:rFonts w:cs="Arial"/>
        </w:rPr>
        <w:t>popr</w:t>
      </w:r>
      <w:proofErr w:type="spellEnd"/>
      <w:r>
        <w:rPr>
          <w:rFonts w:cs="Arial"/>
        </w:rPr>
        <w:t>., 61/2020, 65/2020</w:t>
      </w:r>
      <w:r w:rsidRPr="00F34012">
        <w:rPr>
          <w:rFonts w:cs="Arial"/>
        </w:rPr>
        <w:t>)</w:t>
      </w:r>
      <w:r>
        <w:rPr>
          <w:rFonts w:cs="Arial"/>
        </w:rPr>
        <w:t xml:space="preserve"> ter morata izpolnjevati pogoje za opravljanje pooblaščenega inženirja za zahtevne objekte, in sicer:</w:t>
      </w:r>
    </w:p>
    <w:p w14:paraId="17499FA9" w14:textId="1764B5A7" w:rsidR="00B673B6" w:rsidRPr="0063641C" w:rsidRDefault="00612699" w:rsidP="009F1339">
      <w:pPr>
        <w:pStyle w:val="Odstavekseznama"/>
        <w:widowControl w:val="0"/>
        <w:numPr>
          <w:ilvl w:val="0"/>
          <w:numId w:val="44"/>
        </w:numPr>
        <w:rPr>
          <w:rFonts w:cs="Arial"/>
        </w:rPr>
      </w:pPr>
      <w:r w:rsidRPr="006077CC">
        <w:rPr>
          <w:rFonts w:ascii="Arial" w:hAnsi="Arial" w:cs="Arial"/>
        </w:rPr>
        <w:t xml:space="preserve">Sklop </w:t>
      </w:r>
      <w:r w:rsidR="006077CC" w:rsidRPr="006077CC">
        <w:rPr>
          <w:rFonts w:ascii="Arial" w:hAnsi="Arial" w:cs="Arial"/>
        </w:rPr>
        <w:t>3</w:t>
      </w:r>
      <w:r w:rsidRPr="006077CC">
        <w:rPr>
          <w:rFonts w:ascii="Arial" w:hAnsi="Arial" w:cs="Arial"/>
        </w:rPr>
        <w:t xml:space="preserve"> iz področja </w:t>
      </w:r>
      <w:r w:rsidR="006077CC" w:rsidRPr="006077CC">
        <w:rPr>
          <w:rFonts w:ascii="Arial" w:hAnsi="Arial" w:cs="Arial"/>
        </w:rPr>
        <w:t>elektrotehnike</w:t>
      </w:r>
      <w:r w:rsidRPr="006077CC">
        <w:rPr>
          <w:rFonts w:ascii="Arial" w:hAnsi="Arial" w:cs="Arial"/>
        </w:rPr>
        <w:t>.</w:t>
      </w:r>
    </w:p>
    <w:p w14:paraId="2440485F" w14:textId="060D22CE" w:rsidR="00D46D90" w:rsidRDefault="00612699" w:rsidP="00D46D90">
      <w:pPr>
        <w:widowControl w:val="0"/>
        <w:rPr>
          <w:rFonts w:cs="Arial"/>
        </w:rPr>
      </w:pPr>
      <w:r>
        <w:rPr>
          <w:rFonts w:cs="Arial"/>
        </w:rPr>
        <w:lastRenderedPageBreak/>
        <w:t xml:space="preserve">Kader </w:t>
      </w:r>
      <w:r w:rsidR="00D46D90">
        <w:rPr>
          <w:rFonts w:cs="Arial"/>
        </w:rPr>
        <w:t xml:space="preserve">iz prejšnjega odstavka </w:t>
      </w:r>
      <w:r>
        <w:rPr>
          <w:rFonts w:cs="Arial"/>
        </w:rPr>
        <w:t xml:space="preserve">je poimensko nominiran v ponudbi izvajalca (OBR – 2.12). </w:t>
      </w:r>
      <w:r w:rsidR="00D46D90">
        <w:rPr>
          <w:rFonts w:cs="Arial"/>
        </w:rPr>
        <w:t xml:space="preserve">Izvajalec mora storitve, ki so predmet posameznega naročila, izvajati s kadrom, ki je poimensko naveden v obrazcu OBR – 2.12. </w:t>
      </w:r>
      <w:r>
        <w:rPr>
          <w:rFonts w:cs="Arial"/>
        </w:rPr>
        <w:t xml:space="preserve">Izvajalec lahko posamezen kader zamenja </w:t>
      </w:r>
      <w:r w:rsidR="00D46D90">
        <w:rPr>
          <w:rFonts w:cs="Arial"/>
        </w:rPr>
        <w:t xml:space="preserve">ali doda dodaten kader </w:t>
      </w:r>
      <w:r>
        <w:rPr>
          <w:rFonts w:cs="Arial"/>
        </w:rPr>
        <w:t xml:space="preserve">le s predhodnim pisnim soglasjem naročnika. </w:t>
      </w:r>
      <w:r w:rsidR="00D46D90">
        <w:rPr>
          <w:rFonts w:cs="Arial"/>
        </w:rPr>
        <w:t xml:space="preserve">Zamenjava kadra oz. imenovanje dodatnega kadra je mogoča tako v okviru okvirnega sporazuma (s spremembo oz. dopolnitvijo obrazca OBR – 2.12), kakor tudi v fazi izvajanja posameznega naročila. </w:t>
      </w:r>
      <w:r>
        <w:rPr>
          <w:rFonts w:cs="Arial"/>
        </w:rPr>
        <w:t>Nov kader mora izpolnjevati vse zahteve v zvezi s kadrovsko sposobnostjo iz razpisne doku</w:t>
      </w:r>
      <w:r w:rsidR="00DC744A">
        <w:rPr>
          <w:rFonts w:cs="Arial"/>
        </w:rPr>
        <w:t>mentacije. V</w:t>
      </w:r>
      <w:r>
        <w:rPr>
          <w:rFonts w:cs="Arial"/>
        </w:rPr>
        <w:t xml:space="preserve"> primeru, da je zamenjan kader izpolnjeval tudi </w:t>
      </w:r>
      <w:r w:rsidR="00DC744A">
        <w:rPr>
          <w:rFonts w:cs="Arial"/>
        </w:rPr>
        <w:t>pogoje</w:t>
      </w:r>
      <w:r w:rsidR="005C6D36">
        <w:rPr>
          <w:rFonts w:cs="Arial"/>
        </w:rPr>
        <w:t>,</w:t>
      </w:r>
      <w:r w:rsidR="00DC744A">
        <w:rPr>
          <w:rFonts w:cs="Arial"/>
        </w:rPr>
        <w:t xml:space="preserve"> vezane na reference odgovornega strokovnega nadzornika ali vodje nadzora iz razpis</w:t>
      </w:r>
      <w:r w:rsidR="00FE24DD">
        <w:rPr>
          <w:rFonts w:cs="Arial"/>
        </w:rPr>
        <w:t>ne</w:t>
      </w:r>
      <w:r w:rsidR="00DC744A">
        <w:rPr>
          <w:rFonts w:cs="Arial"/>
        </w:rPr>
        <w:t xml:space="preserve"> dokumentacije, mora nov kader izpolnjevati tudi te pogoje. Ob vsakem predlogu menjave </w:t>
      </w:r>
      <w:r w:rsidR="00D46D90">
        <w:rPr>
          <w:rFonts w:cs="Arial"/>
        </w:rPr>
        <w:t xml:space="preserve">oz. imenovanja dodatnega kadra </w:t>
      </w:r>
      <w:r w:rsidR="00DC744A">
        <w:rPr>
          <w:rFonts w:cs="Arial"/>
        </w:rPr>
        <w:t xml:space="preserve">mora izvajalec naročniku predložiti dokumente, ki so bili skladno z razpisno dokumentacijo zahtevani. </w:t>
      </w:r>
      <w:r w:rsidR="00D46D90">
        <w:rPr>
          <w:rFonts w:cs="Arial"/>
        </w:rPr>
        <w:t>Zamenjava ali imenovanje novega kadra ne predstavlja takšne spremembe, za katero bi morali aneks sklepati vsi podpisniki okvirnega sporazuma, pač pa gre za razmerje med izvajalcem, ki kader menja, in naročnikom, ki medsebojno uskladita obrazec OBR – 2.12.</w:t>
      </w:r>
    </w:p>
    <w:p w14:paraId="2B37EB74" w14:textId="3A0FD97B" w:rsidR="005E4698" w:rsidRDefault="005E4698" w:rsidP="00612699">
      <w:pPr>
        <w:widowControl w:val="0"/>
        <w:rPr>
          <w:rFonts w:cs="Arial"/>
        </w:rPr>
      </w:pPr>
    </w:p>
    <w:p w14:paraId="3A8B99CB" w14:textId="7E94DB9E" w:rsidR="005C6D36" w:rsidRDefault="005C6D36" w:rsidP="005C6D36">
      <w:pPr>
        <w:widowControl w:val="0"/>
        <w:rPr>
          <w:rFonts w:cs="Arial"/>
        </w:rPr>
      </w:pPr>
      <w:r w:rsidRPr="001F2D0E">
        <w:rPr>
          <w:rFonts w:cs="Arial"/>
        </w:rPr>
        <w:t>Zaradi objekto</w:t>
      </w:r>
      <w:r>
        <w:rPr>
          <w:rFonts w:cs="Arial"/>
        </w:rPr>
        <w:t xml:space="preserve">v, ki jih ima v lasti naročnik </w:t>
      </w:r>
      <w:r w:rsidRPr="001F2D0E">
        <w:rPr>
          <w:rFonts w:cs="Arial"/>
        </w:rPr>
        <w:t>in ki so eksplozijsko ogrože</w:t>
      </w:r>
      <w:r>
        <w:rPr>
          <w:rFonts w:cs="Arial"/>
        </w:rPr>
        <w:t xml:space="preserve">ni, </w:t>
      </w:r>
      <w:r w:rsidRPr="001F2D0E">
        <w:rPr>
          <w:rFonts w:cs="Arial"/>
        </w:rPr>
        <w:t xml:space="preserve">mora imeti </w:t>
      </w:r>
      <w:r w:rsidR="00D46D90">
        <w:rPr>
          <w:rFonts w:cs="Arial"/>
        </w:rPr>
        <w:t xml:space="preserve">vsak </w:t>
      </w:r>
      <w:r w:rsidRPr="001F2D0E">
        <w:rPr>
          <w:rFonts w:cs="Arial"/>
        </w:rPr>
        <w:t>strokovn</w:t>
      </w:r>
      <w:r w:rsidR="00D46D90">
        <w:rPr>
          <w:rFonts w:cs="Arial"/>
        </w:rPr>
        <w:t>i</w:t>
      </w:r>
      <w:r w:rsidRPr="001F2D0E">
        <w:rPr>
          <w:rFonts w:cs="Arial"/>
        </w:rPr>
        <w:t xml:space="preserve"> nadzornik</w:t>
      </w:r>
      <w:r w:rsidR="00D46D90">
        <w:rPr>
          <w:rFonts w:cs="Arial"/>
        </w:rPr>
        <w:t xml:space="preserve"> iz prvega odstavka tega člena</w:t>
      </w:r>
      <w:r>
        <w:rPr>
          <w:rFonts w:cs="Arial"/>
        </w:rPr>
        <w:t>, ves čas trajanja okvirnega sporazuma in s</w:t>
      </w:r>
      <w:r w:rsidRPr="001F2D0E">
        <w:rPr>
          <w:rFonts w:cs="Arial"/>
        </w:rPr>
        <w:t xml:space="preserve">kladno s 45. členom Pravilnika o </w:t>
      </w:r>
      <w:proofErr w:type="spellStart"/>
      <w:r w:rsidRPr="001F2D0E">
        <w:rPr>
          <w:rFonts w:cs="Arial"/>
        </w:rPr>
        <w:t>protieksplozijski</w:t>
      </w:r>
      <w:proofErr w:type="spellEnd"/>
      <w:r w:rsidRPr="001F2D0E">
        <w:rPr>
          <w:rFonts w:cs="Arial"/>
        </w:rPr>
        <w:t xml:space="preserve"> zaščiti (Ur. l. RS 41/2016)</w:t>
      </w:r>
      <w:r>
        <w:rPr>
          <w:rFonts w:cs="Arial"/>
        </w:rPr>
        <w:t>,</w:t>
      </w:r>
      <w:r w:rsidRPr="001F2D0E">
        <w:rPr>
          <w:rFonts w:cs="Arial"/>
        </w:rPr>
        <w:t xml:space="preserve"> </w:t>
      </w:r>
      <w:r>
        <w:rPr>
          <w:rFonts w:cs="Arial"/>
        </w:rPr>
        <w:t xml:space="preserve">pridobljen dokument o usposabljanju s področja </w:t>
      </w:r>
      <w:proofErr w:type="spellStart"/>
      <w:r>
        <w:rPr>
          <w:rFonts w:cs="Arial"/>
        </w:rPr>
        <w:t>protieksplozijske</w:t>
      </w:r>
      <w:proofErr w:type="spellEnd"/>
      <w:r>
        <w:rPr>
          <w:rFonts w:cs="Arial"/>
        </w:rPr>
        <w:t xml:space="preserve"> zaščite.</w:t>
      </w:r>
      <w:r w:rsidRPr="001F2D0E">
        <w:rPr>
          <w:rFonts w:cs="Arial"/>
        </w:rPr>
        <w:t xml:space="preserve"> Čas med posameznim preverjanjem usposobljenosti ne sme biti daljši od dveh let. </w:t>
      </w:r>
    </w:p>
    <w:p w14:paraId="22F8E4E2" w14:textId="173D533E" w:rsidR="005C6D36" w:rsidRPr="00612699" w:rsidRDefault="005C6D36" w:rsidP="00612699">
      <w:pPr>
        <w:widowControl w:val="0"/>
        <w:rPr>
          <w:rFonts w:cs="Arial"/>
        </w:rPr>
      </w:pPr>
    </w:p>
    <w:p w14:paraId="7D692336" w14:textId="2FBEA28D" w:rsidR="00612699" w:rsidRDefault="00612699" w:rsidP="00612699">
      <w:pPr>
        <w:widowControl w:val="0"/>
        <w:rPr>
          <w:rFonts w:cs="Arial"/>
        </w:rPr>
      </w:pPr>
      <w:r w:rsidRPr="002F2C5C">
        <w:rPr>
          <w:rFonts w:cs="Arial"/>
        </w:rPr>
        <w:t>V primeru, da bo posamezna investicija oz. investicijsko vzdrževanje objekta, iz 2.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3F6ED895" w14:textId="3F32F92A" w:rsidR="00DC744A" w:rsidRDefault="00DC744A" w:rsidP="00612699">
      <w:pPr>
        <w:widowControl w:val="0"/>
        <w:rPr>
          <w:rFonts w:cs="Arial"/>
        </w:rPr>
      </w:pPr>
    </w:p>
    <w:p w14:paraId="3C1E6577" w14:textId="7F5C5BD8" w:rsidR="00612699" w:rsidRPr="00743F94" w:rsidRDefault="00DC744A" w:rsidP="00743F94">
      <w:pPr>
        <w:widowControl w:val="0"/>
        <w:rPr>
          <w:rFonts w:cs="Arial"/>
        </w:rPr>
      </w:pPr>
      <w:r>
        <w:rPr>
          <w:rFonts w:cs="Arial"/>
        </w:rPr>
        <w:t xml:space="preserve">V kolikor je izvajalec iz naslova merila za izbor »Delovne razmere ponudnika« iz razpisne dokumentacije dobil dodatne točke, ker je v ponudbi navedel, da ima zaposlenega za nedoločen čas s polnim delovnim časom strokovnega(-e) nadzornika(-e) </w:t>
      </w:r>
      <w:r w:rsidR="006077CC">
        <w:rPr>
          <w:rFonts w:cs="Arial"/>
        </w:rPr>
        <w:t>za elektro dela</w:t>
      </w:r>
      <w:r>
        <w:rPr>
          <w:rFonts w:cs="Arial"/>
        </w:rPr>
        <w:t xml:space="preserve">, je dolžan ves čas trajanja okvirnega sporazuma </w:t>
      </w:r>
      <w:r w:rsidR="00743F94">
        <w:rPr>
          <w:rFonts w:cs="Arial"/>
        </w:rPr>
        <w:t xml:space="preserve">vzdrževati </w:t>
      </w:r>
      <w:r>
        <w:rPr>
          <w:rFonts w:cs="Arial"/>
        </w:rPr>
        <w:t xml:space="preserve">število nadzornikov </w:t>
      </w:r>
      <w:r w:rsidR="006077CC">
        <w:rPr>
          <w:rFonts w:cs="Arial"/>
        </w:rPr>
        <w:t>za elektro dela</w:t>
      </w:r>
      <w:r w:rsidR="00743F94">
        <w:rPr>
          <w:rFonts w:cs="Arial"/>
        </w:rPr>
        <w:t>, ki so zaposleni</w:t>
      </w:r>
      <w:r>
        <w:rPr>
          <w:rFonts w:cs="Arial"/>
        </w:rPr>
        <w:t xml:space="preserve"> za </w:t>
      </w:r>
      <w:r w:rsidR="00743F94">
        <w:rPr>
          <w:rFonts w:cs="Arial"/>
        </w:rPr>
        <w:t>nedoločen čas s polnim delovnim časom (upošteva se samo število zaposlenih</w:t>
      </w:r>
      <w:r w:rsidR="0085481C">
        <w:rPr>
          <w:rFonts w:cs="Arial"/>
        </w:rPr>
        <w:t>,</w:t>
      </w:r>
      <w:r w:rsidR="00743F94">
        <w:rPr>
          <w:rFonts w:cs="Arial"/>
        </w:rPr>
        <w:t xml:space="preserve"> s katerim je bilo izpolnjeno merilo). </w:t>
      </w:r>
    </w:p>
    <w:p w14:paraId="5F830007" w14:textId="22E74DB2" w:rsidR="004F1048" w:rsidRDefault="00C22D9B" w:rsidP="004F1048">
      <w:pPr>
        <w:keepNext/>
        <w:spacing w:before="240" w:after="60"/>
        <w:outlineLvl w:val="0"/>
        <w:rPr>
          <w:b/>
          <w:bCs/>
          <w:kern w:val="32"/>
          <w:sz w:val="24"/>
          <w:szCs w:val="24"/>
        </w:rPr>
      </w:pPr>
      <w:bookmarkStart w:id="10" w:name="_Toc82609845"/>
      <w:r>
        <w:rPr>
          <w:b/>
          <w:bCs/>
          <w:kern w:val="32"/>
          <w:sz w:val="24"/>
          <w:szCs w:val="24"/>
        </w:rPr>
        <w:t>VREDNOST OKVIRNEGA SPORAZUMA</w:t>
      </w:r>
      <w:bookmarkEnd w:id="10"/>
    </w:p>
    <w:p w14:paraId="1E9C70BF" w14:textId="77777777" w:rsidR="0054747A" w:rsidRPr="004F1048" w:rsidRDefault="0054747A" w:rsidP="0054747A">
      <w:pPr>
        <w:keepNext/>
        <w:outlineLvl w:val="0"/>
        <w:rPr>
          <w:b/>
          <w:bCs/>
          <w:kern w:val="32"/>
          <w:sz w:val="24"/>
          <w:szCs w:val="24"/>
        </w:rPr>
      </w:pPr>
    </w:p>
    <w:p w14:paraId="3FA5057A" w14:textId="77777777" w:rsidR="004F1048" w:rsidRPr="004F1048" w:rsidRDefault="004F1048" w:rsidP="004F1048">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AF39BE8" w14:textId="5CC4F64C" w:rsidR="00966DFD" w:rsidRDefault="00966DFD" w:rsidP="004F1048">
      <w:pPr>
        <w:rPr>
          <w:rFonts w:cs="Arial"/>
        </w:rPr>
      </w:pPr>
      <w:r>
        <w:rPr>
          <w:rFonts w:cs="Arial"/>
        </w:rPr>
        <w:t xml:space="preserve">Vrednost okvirnega sporazuma </w:t>
      </w:r>
      <w:r w:rsidR="00C22D9B">
        <w:rPr>
          <w:rFonts w:cs="Arial"/>
        </w:rPr>
        <w:t xml:space="preserve">ni znana, </w:t>
      </w:r>
      <w:r>
        <w:rPr>
          <w:rFonts w:cs="Arial"/>
        </w:rPr>
        <w:t xml:space="preserve">saj bo vrednost izvedbe storitve po posamezni investiciji oz. investicijskem objektu določena na podlagi izbrane ponudbe </w:t>
      </w:r>
      <w:r w:rsidR="00170F33">
        <w:rPr>
          <w:rFonts w:cs="Arial"/>
        </w:rPr>
        <w:t>ponudnika – izvajalca iz 2. faze postopka</w:t>
      </w:r>
      <w:r>
        <w:rPr>
          <w:rFonts w:cs="Arial"/>
        </w:rPr>
        <w:t xml:space="preserve">. </w:t>
      </w:r>
    </w:p>
    <w:p w14:paraId="3FDA37B3" w14:textId="77777777" w:rsidR="00966DFD" w:rsidRDefault="00966DFD" w:rsidP="004F1048">
      <w:pPr>
        <w:rPr>
          <w:rFonts w:cs="Arial"/>
        </w:rPr>
      </w:pPr>
    </w:p>
    <w:p w14:paraId="0450F250" w14:textId="4CAC3220" w:rsidR="00EE2630" w:rsidRDefault="00966DFD" w:rsidP="004F1048">
      <w:pPr>
        <w:rPr>
          <w:rFonts w:cs="Arial"/>
        </w:rPr>
      </w:pPr>
      <w:r>
        <w:rPr>
          <w:rFonts w:cs="Arial"/>
        </w:rPr>
        <w:t>Priloga tega okvirnega sporazuma je</w:t>
      </w:r>
      <w:r w:rsidR="00C22D9B">
        <w:rPr>
          <w:rFonts w:cs="Arial"/>
        </w:rPr>
        <w:t xml:space="preserve"> obrazec OBR – 2.20 (Skupna ponudbena vrednost), ki ga je izvajalec predložil </w:t>
      </w:r>
      <w:r>
        <w:rPr>
          <w:rFonts w:cs="Arial"/>
        </w:rPr>
        <w:t>v 1. fazi postopka. Skladno z razpisno dokumentacijo, ki je podlaga za sklenitev tega okvirnega sporazuma, izvajalec pri vsakokratnem ponovnem odpiranju konkurence (2. faza postopka) in ves čas trajanja okvirnega sporazuma, lahko ponudi samo nižjo ali enako</w:t>
      </w:r>
      <w:r w:rsidR="00EE2630">
        <w:rPr>
          <w:rFonts w:cs="Arial"/>
        </w:rPr>
        <w:t>:</w:t>
      </w:r>
    </w:p>
    <w:p w14:paraId="6BBC5949" w14:textId="01FD0B06" w:rsidR="00EE2630" w:rsidRPr="00EE2630" w:rsidRDefault="0085481C" w:rsidP="00EE2630">
      <w:pPr>
        <w:pStyle w:val="Odstavekseznama"/>
        <w:numPr>
          <w:ilvl w:val="0"/>
          <w:numId w:val="41"/>
        </w:numPr>
        <w:rPr>
          <w:rFonts w:ascii="Arial" w:hAnsi="Arial" w:cs="Arial"/>
        </w:rPr>
      </w:pPr>
      <w:r>
        <w:rPr>
          <w:rFonts w:ascii="Arial" w:hAnsi="Arial" w:cs="Arial"/>
        </w:rPr>
        <w:t xml:space="preserve">višino </w:t>
      </w:r>
      <w:r w:rsidR="00966DFD" w:rsidRPr="00EE2630">
        <w:rPr>
          <w:rFonts w:ascii="Arial" w:hAnsi="Arial" w:cs="Arial"/>
        </w:rPr>
        <w:t>odstotka izvedbe storitve, ki jo je ponudil pri merilu »Cena – Višina odstotka izvedbe storitve glede na vrednost investicije oz. investicijskega vzdrževanja objekta</w:t>
      </w:r>
      <w:r w:rsidR="00EE2630" w:rsidRPr="00EE2630">
        <w:rPr>
          <w:rFonts w:ascii="Arial" w:hAnsi="Arial" w:cs="Arial"/>
        </w:rPr>
        <w:t>«;</w:t>
      </w:r>
    </w:p>
    <w:p w14:paraId="199E759C" w14:textId="77777777" w:rsidR="00EE2630" w:rsidRPr="00EE2630" w:rsidRDefault="00EE2630" w:rsidP="00EE2630">
      <w:pPr>
        <w:pStyle w:val="Odstavekseznama"/>
        <w:numPr>
          <w:ilvl w:val="0"/>
          <w:numId w:val="41"/>
        </w:numPr>
        <w:rPr>
          <w:rFonts w:ascii="Arial" w:hAnsi="Arial" w:cs="Arial"/>
        </w:rPr>
      </w:pPr>
      <w:r w:rsidRPr="00EE2630">
        <w:rPr>
          <w:rFonts w:ascii="Arial" w:hAnsi="Arial" w:cs="Arial"/>
        </w:rPr>
        <w:t>ceno, ki jo je ponudil pri merilu »Cena na obisk – izvedbe storitve za vrednost investicije oz. investicijskega vzdrževanja objekta do vključno 40.000,00 EUR brez DDV«;</w:t>
      </w:r>
    </w:p>
    <w:p w14:paraId="32C784CD" w14:textId="302B3688" w:rsidR="00331897" w:rsidRPr="0054747A" w:rsidRDefault="00EE2630" w:rsidP="004F1048">
      <w:pPr>
        <w:pStyle w:val="Odstavekseznama"/>
        <w:numPr>
          <w:ilvl w:val="0"/>
          <w:numId w:val="41"/>
        </w:numPr>
        <w:rPr>
          <w:rFonts w:ascii="Arial" w:hAnsi="Arial" w:cs="Arial"/>
        </w:rPr>
      </w:pPr>
      <w:r w:rsidRPr="00EE2630">
        <w:rPr>
          <w:rFonts w:ascii="Arial" w:hAnsi="Arial" w:cs="Arial"/>
        </w:rPr>
        <w:t>ceno, ki jo je ponudil pri merilu »Cena svetovanja na projekt – pred izbiro izvajalca za gradnjo investicije oz. investicijskega vzdrževanja objekta«.</w:t>
      </w:r>
    </w:p>
    <w:p w14:paraId="7B56D55A" w14:textId="65031196" w:rsidR="00517861" w:rsidRDefault="00517861" w:rsidP="00517861">
      <w:pPr>
        <w:keepNext/>
        <w:spacing w:before="240" w:after="60"/>
        <w:outlineLvl w:val="0"/>
        <w:rPr>
          <w:b/>
          <w:bCs/>
          <w:kern w:val="32"/>
          <w:sz w:val="24"/>
          <w:szCs w:val="24"/>
        </w:rPr>
      </w:pPr>
      <w:bookmarkStart w:id="11" w:name="_Toc82609846"/>
      <w:r w:rsidRPr="0003390C">
        <w:rPr>
          <w:b/>
          <w:bCs/>
          <w:kern w:val="32"/>
          <w:sz w:val="24"/>
          <w:szCs w:val="24"/>
        </w:rPr>
        <w:lastRenderedPageBreak/>
        <w:t>MERILO ZA IZBOR NAJUGODNEJŠEGA PONUDNIKA PO PONOVNEM ODPIRANJU KONKURENCE – 2. FAZA POSTOPKA</w:t>
      </w:r>
      <w:bookmarkEnd w:id="11"/>
    </w:p>
    <w:p w14:paraId="41C684EE" w14:textId="77777777" w:rsidR="0054747A" w:rsidRPr="0003390C" w:rsidRDefault="0054747A" w:rsidP="0054747A">
      <w:pPr>
        <w:keepNext/>
        <w:outlineLvl w:val="0"/>
        <w:rPr>
          <w:b/>
          <w:bCs/>
          <w:kern w:val="32"/>
          <w:sz w:val="24"/>
          <w:szCs w:val="24"/>
        </w:rPr>
      </w:pPr>
    </w:p>
    <w:p w14:paraId="4180D1E5" w14:textId="5CE88879" w:rsidR="001A72CA" w:rsidRPr="0054747A" w:rsidRDefault="00517861" w:rsidP="001A72CA">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04CC6471" w14:textId="77777777" w:rsidR="0085481C" w:rsidRDefault="0085481C" w:rsidP="0085481C">
      <w:pPr>
        <w:rPr>
          <w:rFonts w:cs="Arial"/>
        </w:rPr>
      </w:pPr>
      <w:r w:rsidRPr="001F2D0E">
        <w:rPr>
          <w:rFonts w:cs="Arial"/>
        </w:rPr>
        <w:t xml:space="preserve">Naročnik bo oddal naročilo in sklenil pogodbo za posamezno naročilo s tistim </w:t>
      </w:r>
      <w:r>
        <w:rPr>
          <w:rFonts w:cs="Arial"/>
        </w:rPr>
        <w:t>izvajalcem</w:t>
      </w:r>
      <w:r w:rsidRPr="001F2D0E">
        <w:rPr>
          <w:rFonts w:cs="Arial"/>
        </w:rPr>
        <w:t xml:space="preserve">, ki bo v 2. fazi glede na merilo za izbor najugodnejšega ponudnika predložil najugodnejšo ponudbo. </w:t>
      </w:r>
    </w:p>
    <w:p w14:paraId="7C484CF4" w14:textId="77777777" w:rsidR="0085481C" w:rsidRDefault="0085481C" w:rsidP="001A72CA">
      <w:pPr>
        <w:rPr>
          <w:rFonts w:cs="Arial"/>
        </w:rPr>
      </w:pPr>
    </w:p>
    <w:p w14:paraId="66F45C0F" w14:textId="77C42C34" w:rsidR="001A72CA" w:rsidRDefault="001A72CA" w:rsidP="001A72CA">
      <w:pPr>
        <w:rPr>
          <w:rFonts w:cs="Arial"/>
        </w:rPr>
      </w:pPr>
      <w:r w:rsidRPr="003C7E60">
        <w:rPr>
          <w:rFonts w:cs="Arial"/>
        </w:rPr>
        <w:t xml:space="preserve">Merilo za izbor ponudbe in oddajo javnega naročila </w:t>
      </w:r>
      <w:r w:rsidR="0085481C">
        <w:rPr>
          <w:rFonts w:cs="Arial"/>
        </w:rPr>
        <w:t xml:space="preserve">v 2. fazi </w:t>
      </w:r>
      <w:r w:rsidRPr="003C7E60">
        <w:rPr>
          <w:rFonts w:cs="Arial"/>
        </w:rPr>
        <w:t>je ekonomsko najugodnejša ponudba, pri čemer</w:t>
      </w:r>
      <w:r w:rsidR="0085481C">
        <w:rPr>
          <w:rFonts w:cs="Arial"/>
        </w:rPr>
        <w:t xml:space="preserve"> </w:t>
      </w:r>
      <w:r w:rsidR="0085481C" w:rsidRPr="00BE46DA">
        <w:rPr>
          <w:rFonts w:cs="Arial"/>
        </w:rPr>
        <w:t xml:space="preserve">bo naročnik posamezna merila in njihov </w:t>
      </w:r>
      <w:proofErr w:type="spellStart"/>
      <w:r w:rsidR="0085481C" w:rsidRPr="00BE46DA">
        <w:rPr>
          <w:rFonts w:cs="Arial"/>
        </w:rPr>
        <w:t>ponder</w:t>
      </w:r>
      <w:proofErr w:type="spellEnd"/>
      <w:r w:rsidR="0085481C" w:rsidRPr="00BE46DA">
        <w:rPr>
          <w:rFonts w:cs="Arial"/>
        </w:rPr>
        <w:t xml:space="preserve"> določil v povabilu k predložitvi ponudbe,</w:t>
      </w:r>
      <w:r w:rsidR="0085481C">
        <w:rPr>
          <w:rFonts w:cs="Arial"/>
        </w:rPr>
        <w:t xml:space="preserve"> praviloma pa bodo merila naslednja </w:t>
      </w:r>
      <w:r>
        <w:rPr>
          <w:rFonts w:cs="Arial"/>
        </w:rPr>
        <w:t>:</w:t>
      </w:r>
    </w:p>
    <w:p w14:paraId="69954CBC" w14:textId="767DA4F3" w:rsidR="001A72CA" w:rsidRPr="00C53389" w:rsidRDefault="00BC7AA6" w:rsidP="00C53389">
      <w:pPr>
        <w:pStyle w:val="Odstavekseznama"/>
        <w:numPr>
          <w:ilvl w:val="0"/>
          <w:numId w:val="46"/>
        </w:numPr>
        <w:rPr>
          <w:rFonts w:ascii="Arial" w:hAnsi="Arial" w:cs="Arial"/>
        </w:rPr>
      </w:pPr>
      <w:r>
        <w:rPr>
          <w:rFonts w:ascii="Arial" w:hAnsi="Arial" w:cs="Arial"/>
        </w:rPr>
        <w:t xml:space="preserve">skupna ponudbena </w:t>
      </w:r>
      <w:r w:rsidR="0085481C">
        <w:rPr>
          <w:rFonts w:ascii="Arial" w:hAnsi="Arial" w:cs="Arial"/>
        </w:rPr>
        <w:t>c</w:t>
      </w:r>
      <w:r w:rsidR="001A72CA" w:rsidRPr="00C53389">
        <w:rPr>
          <w:rFonts w:ascii="Arial" w:hAnsi="Arial" w:cs="Arial"/>
        </w:rPr>
        <w:t>ena izvedbe storitve glede na vrednost investicije oz. investicijskega vzdrževanja objekta</w:t>
      </w:r>
      <w:r w:rsidR="00C53389">
        <w:rPr>
          <w:rFonts w:ascii="Arial" w:hAnsi="Arial" w:cs="Arial"/>
        </w:rPr>
        <w:t>;</w:t>
      </w:r>
    </w:p>
    <w:p w14:paraId="6D9E3B3F" w14:textId="7AA2B4E8" w:rsidR="001A72CA" w:rsidRPr="00C53389" w:rsidRDefault="00BC7AA6" w:rsidP="00C53389">
      <w:pPr>
        <w:pStyle w:val="Odstavekseznama"/>
        <w:numPr>
          <w:ilvl w:val="0"/>
          <w:numId w:val="46"/>
        </w:numPr>
        <w:rPr>
          <w:rFonts w:ascii="Arial" w:hAnsi="Arial" w:cs="Arial"/>
        </w:rPr>
      </w:pPr>
      <w:r>
        <w:rPr>
          <w:rFonts w:ascii="Arial" w:hAnsi="Arial" w:cs="Arial"/>
        </w:rPr>
        <w:t>skupna ponudbena cena</w:t>
      </w:r>
      <w:r w:rsidR="001A72CA" w:rsidRPr="00C53389">
        <w:rPr>
          <w:rFonts w:ascii="Arial" w:hAnsi="Arial" w:cs="Arial"/>
        </w:rPr>
        <w:t xml:space="preserve"> izvedbe storitve za vrednost investicije oz. investicijskega vzdrževanja objekta do vključno 40.000,00 EUR brez DDV</w:t>
      </w:r>
      <w:r w:rsidR="00C53389">
        <w:rPr>
          <w:rFonts w:ascii="Arial" w:hAnsi="Arial" w:cs="Arial"/>
        </w:rPr>
        <w:t>;</w:t>
      </w:r>
    </w:p>
    <w:p w14:paraId="669B022D" w14:textId="6EF92541" w:rsidR="001A72CA" w:rsidRDefault="00BC7AA6" w:rsidP="00C53389">
      <w:pPr>
        <w:pStyle w:val="Odstavekseznama"/>
        <w:numPr>
          <w:ilvl w:val="0"/>
          <w:numId w:val="46"/>
        </w:numPr>
        <w:rPr>
          <w:rFonts w:ascii="Arial" w:hAnsi="Arial" w:cs="Arial"/>
        </w:rPr>
      </w:pPr>
      <w:r>
        <w:rPr>
          <w:rFonts w:ascii="Arial" w:hAnsi="Arial" w:cs="Arial"/>
        </w:rPr>
        <w:t xml:space="preserve">skupna ponudbena </w:t>
      </w:r>
      <w:r w:rsidR="0085481C">
        <w:rPr>
          <w:rFonts w:ascii="Arial" w:hAnsi="Arial" w:cs="Arial"/>
        </w:rPr>
        <w:t>c</w:t>
      </w:r>
      <w:r w:rsidR="001A72CA" w:rsidRPr="00C53389">
        <w:rPr>
          <w:rFonts w:ascii="Arial" w:hAnsi="Arial" w:cs="Arial"/>
        </w:rPr>
        <w:t>ena svetovanja na projekt – pred izbiro izvajalca za gradnjo investicije oz. investicijskega vzdrževanja objekta</w:t>
      </w:r>
      <w:r w:rsidR="00677015">
        <w:rPr>
          <w:rFonts w:ascii="Arial" w:hAnsi="Arial" w:cs="Arial"/>
        </w:rPr>
        <w:t>.</w:t>
      </w:r>
    </w:p>
    <w:p w14:paraId="17ED5848" w14:textId="77777777" w:rsidR="00C53389" w:rsidRDefault="00C53389" w:rsidP="001A72CA">
      <w:pPr>
        <w:rPr>
          <w:rFonts w:cs="Arial"/>
        </w:rPr>
      </w:pPr>
    </w:p>
    <w:p w14:paraId="0601090C" w14:textId="359111B4" w:rsidR="001A72CA" w:rsidRPr="003C7E60" w:rsidRDefault="001A72CA" w:rsidP="001A72CA">
      <w:pPr>
        <w:rPr>
          <w:rFonts w:cs="Arial"/>
        </w:rPr>
      </w:pPr>
      <w:r w:rsidRPr="003C7E60">
        <w:rPr>
          <w:rFonts w:cs="Arial"/>
        </w:rPr>
        <w:t>Kot ekonomsko najugodnejš</w:t>
      </w:r>
      <w:r w:rsidR="00C53389">
        <w:rPr>
          <w:rFonts w:cs="Arial"/>
        </w:rPr>
        <w:t>a</w:t>
      </w:r>
      <w:r w:rsidRPr="003C7E60">
        <w:rPr>
          <w:rFonts w:cs="Arial"/>
        </w:rPr>
        <w:t xml:space="preserve"> ponudb</w:t>
      </w:r>
      <w:r w:rsidR="00C53389">
        <w:rPr>
          <w:rFonts w:cs="Arial"/>
        </w:rPr>
        <w:t>a</w:t>
      </w:r>
      <w:r w:rsidRPr="003C7E60">
        <w:rPr>
          <w:rFonts w:cs="Arial"/>
        </w:rPr>
        <w:t xml:space="preserve"> bo </w:t>
      </w:r>
      <w:r>
        <w:rPr>
          <w:rFonts w:cs="Arial"/>
        </w:rPr>
        <w:t>izbrana tista ponud</w:t>
      </w:r>
      <w:r w:rsidRPr="003C7E60">
        <w:rPr>
          <w:rFonts w:cs="Arial"/>
        </w:rPr>
        <w:t>b</w:t>
      </w:r>
      <w:r>
        <w:rPr>
          <w:rFonts w:cs="Arial"/>
        </w:rPr>
        <w:t>a</w:t>
      </w:r>
      <w:r w:rsidRPr="003C7E60">
        <w:rPr>
          <w:rFonts w:cs="Arial"/>
        </w:rPr>
        <w:t>, ki bo prejel</w:t>
      </w:r>
      <w:r>
        <w:rPr>
          <w:rFonts w:cs="Arial"/>
        </w:rPr>
        <w:t>a</w:t>
      </w:r>
      <w:r w:rsidRPr="003C7E60">
        <w:rPr>
          <w:rFonts w:cs="Arial"/>
        </w:rPr>
        <w:t xml:space="preserve"> največje število točk </w:t>
      </w:r>
      <w:r w:rsidR="00C53389">
        <w:rPr>
          <w:rFonts w:cs="Arial"/>
        </w:rPr>
        <w:t>po posameznem merilu oz. več merilih skupaj.</w:t>
      </w:r>
    </w:p>
    <w:p w14:paraId="4A85C55E" w14:textId="22503DE2" w:rsidR="00C53389" w:rsidRDefault="00C53389" w:rsidP="00C53389">
      <w:pPr>
        <w:rPr>
          <w:rFonts w:cs="Arial"/>
        </w:rPr>
      </w:pPr>
    </w:p>
    <w:p w14:paraId="04286EC1" w14:textId="2C65ED0A" w:rsidR="00C53389" w:rsidRDefault="00C53389" w:rsidP="00C53389">
      <w:pPr>
        <w:rPr>
          <w:rFonts w:cs="Arial"/>
        </w:rPr>
      </w:pPr>
      <w:r>
        <w:rPr>
          <w:rFonts w:cs="Arial"/>
        </w:rPr>
        <w:t xml:space="preserve">Glede na ocenjeno vrednost investicije oz. investicijskega vzdrževanja objekta bo </w:t>
      </w:r>
      <w:r w:rsidR="00B673B6">
        <w:rPr>
          <w:rFonts w:cs="Arial"/>
        </w:rPr>
        <w:t xml:space="preserve">naročnik </w:t>
      </w:r>
      <w:r>
        <w:rPr>
          <w:rFonts w:cs="Arial"/>
        </w:rPr>
        <w:t>v 2. fazi postopka</w:t>
      </w:r>
      <w:r w:rsidR="00B673B6">
        <w:rPr>
          <w:rFonts w:cs="Arial"/>
        </w:rPr>
        <w:t xml:space="preserve"> izbral</w:t>
      </w:r>
      <w:r>
        <w:rPr>
          <w:rFonts w:cs="Arial"/>
        </w:rPr>
        <w:t xml:space="preserve"> ustrezno eno merilo oz. več meril, ki so naveden</w:t>
      </w:r>
      <w:r w:rsidR="00B673B6">
        <w:rPr>
          <w:rFonts w:cs="Arial"/>
        </w:rPr>
        <w:t>a</w:t>
      </w:r>
      <w:r>
        <w:rPr>
          <w:rFonts w:cs="Arial"/>
        </w:rPr>
        <w:t xml:space="preserve"> </w:t>
      </w:r>
      <w:r w:rsidR="00B673B6">
        <w:rPr>
          <w:rFonts w:cs="Arial"/>
        </w:rPr>
        <w:t xml:space="preserve">v </w:t>
      </w:r>
      <w:r w:rsidR="0085481C">
        <w:rPr>
          <w:rFonts w:cs="Arial"/>
        </w:rPr>
        <w:t xml:space="preserve">drugem </w:t>
      </w:r>
      <w:r w:rsidR="00B673B6">
        <w:rPr>
          <w:rFonts w:cs="Arial"/>
        </w:rPr>
        <w:t>odstavku tega člena</w:t>
      </w:r>
      <w:r w:rsidR="0085481C">
        <w:rPr>
          <w:rFonts w:cs="Arial"/>
        </w:rPr>
        <w:t xml:space="preserve"> ali druga ustrezna merila, ki bodo navedena v povabilu k predložitvi ponudbe</w:t>
      </w:r>
      <w:r>
        <w:rPr>
          <w:rFonts w:cs="Arial"/>
        </w:rPr>
        <w:t xml:space="preserve">. </w:t>
      </w:r>
    </w:p>
    <w:p w14:paraId="15DE62AC" w14:textId="699A0515" w:rsidR="001A72CA" w:rsidRDefault="001A72CA" w:rsidP="004F1048">
      <w:pPr>
        <w:rPr>
          <w:rFonts w:cs="Arial"/>
        </w:rPr>
      </w:pPr>
    </w:p>
    <w:p w14:paraId="54C1EF6A" w14:textId="53658EFC" w:rsidR="0085481C" w:rsidRPr="0054747A" w:rsidRDefault="0085481C" w:rsidP="004F1048">
      <w:pPr>
        <w:rPr>
          <w:rFonts w:cs="Arial"/>
          <w:strike/>
        </w:rPr>
      </w:pPr>
      <w:r w:rsidRPr="00625968">
        <w:rPr>
          <w:rFonts w:cs="Arial"/>
        </w:rPr>
        <w:t xml:space="preserve">Naročnik si pridržuje pravico, da v povabilu k predložitvi ponudbe za izvedbo storitve po posamezni investiciji oz. investicijskem vzdrževanju objekta (2. faza postopka) določi pogajanja. </w:t>
      </w:r>
    </w:p>
    <w:p w14:paraId="5A22BB56" w14:textId="1C939B98" w:rsidR="00543851" w:rsidRDefault="00543851" w:rsidP="00543851">
      <w:pPr>
        <w:keepNext/>
        <w:spacing w:before="240" w:after="60"/>
        <w:outlineLvl w:val="0"/>
        <w:rPr>
          <w:b/>
          <w:bCs/>
          <w:kern w:val="32"/>
          <w:sz w:val="24"/>
          <w:szCs w:val="24"/>
        </w:rPr>
      </w:pPr>
      <w:bookmarkStart w:id="12" w:name="_Toc82609847"/>
      <w:r>
        <w:rPr>
          <w:b/>
          <w:bCs/>
          <w:kern w:val="32"/>
          <w:sz w:val="24"/>
          <w:szCs w:val="24"/>
        </w:rPr>
        <w:t>FINANČNA ZAVAROVANJA</w:t>
      </w:r>
      <w:bookmarkEnd w:id="12"/>
    </w:p>
    <w:p w14:paraId="65C4D589" w14:textId="77777777" w:rsidR="0054747A" w:rsidRPr="004F1048" w:rsidRDefault="0054747A" w:rsidP="0054747A">
      <w:pPr>
        <w:keepNext/>
        <w:outlineLvl w:val="0"/>
        <w:rPr>
          <w:b/>
          <w:bCs/>
          <w:kern w:val="32"/>
          <w:sz w:val="24"/>
          <w:szCs w:val="24"/>
        </w:rPr>
      </w:pPr>
    </w:p>
    <w:p w14:paraId="0179B8F9" w14:textId="77777777" w:rsidR="00543851" w:rsidRPr="004F1048" w:rsidRDefault="00543851" w:rsidP="00543851">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28138C75" w14:textId="77777777" w:rsidR="00BC7AA6" w:rsidRPr="00BC7AA6" w:rsidRDefault="00BC7AA6" w:rsidP="00BC7AA6">
      <w:pPr>
        <w:rPr>
          <w:rFonts w:cs="Arial"/>
        </w:rPr>
      </w:pPr>
      <w:r w:rsidRPr="00BC7AA6">
        <w:rPr>
          <w:rFonts w:cs="Arial"/>
        </w:rPr>
        <w:t xml:space="preserve">V 2. fazi postopka bodo, če bodo le – ta zahtevana v povabilu k predložitvi ponudbe, navedena finančna zavarovanja, ki jih bo moral ponudnik in izbrani izvajalec za izvedbo storitve po posamezni investiciji oz. investicijskem vzdrževanju objekta predložiti naročniku. </w:t>
      </w:r>
    </w:p>
    <w:p w14:paraId="613E22D0" w14:textId="5B4A64F2" w:rsidR="008D5A66" w:rsidRDefault="008D5A66" w:rsidP="008D5A66">
      <w:pPr>
        <w:keepNext/>
        <w:spacing w:before="240" w:after="60"/>
        <w:outlineLvl w:val="0"/>
        <w:rPr>
          <w:b/>
          <w:bCs/>
          <w:kern w:val="32"/>
          <w:sz w:val="24"/>
          <w:szCs w:val="24"/>
        </w:rPr>
      </w:pPr>
      <w:bookmarkStart w:id="13" w:name="_Toc82609848"/>
      <w:r>
        <w:rPr>
          <w:b/>
          <w:bCs/>
          <w:kern w:val="32"/>
          <w:sz w:val="24"/>
          <w:szCs w:val="24"/>
        </w:rPr>
        <w:t>ZAVAROVANJE</w:t>
      </w:r>
      <w:bookmarkEnd w:id="13"/>
    </w:p>
    <w:p w14:paraId="0B0EE9BC" w14:textId="77777777" w:rsidR="0054747A" w:rsidRPr="004F1048" w:rsidRDefault="0054747A" w:rsidP="0054747A">
      <w:pPr>
        <w:keepNext/>
        <w:outlineLvl w:val="0"/>
        <w:rPr>
          <w:b/>
          <w:bCs/>
          <w:kern w:val="32"/>
          <w:sz w:val="24"/>
          <w:szCs w:val="24"/>
        </w:rPr>
      </w:pPr>
    </w:p>
    <w:p w14:paraId="27CA6ED7" w14:textId="77777777" w:rsidR="008D5A66" w:rsidRPr="004F1048" w:rsidRDefault="008D5A66" w:rsidP="008D5A66">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0E916369" w14:textId="77777777" w:rsidR="00A265F6" w:rsidRDefault="00A265F6" w:rsidP="00A265F6">
      <w:pPr>
        <w:pStyle w:val="Odstavekseznama"/>
        <w:widowControl w:val="0"/>
        <w:tabs>
          <w:tab w:val="left" w:pos="862"/>
          <w:tab w:val="left" w:pos="1134"/>
        </w:tabs>
        <w:autoSpaceDE w:val="0"/>
        <w:autoSpaceDN w:val="0"/>
        <w:spacing w:before="119" w:line="240" w:lineRule="auto"/>
        <w:ind w:left="0" w:right="-2"/>
        <w:contextualSpacing w:val="0"/>
        <w:rPr>
          <w:rFonts w:asciiTheme="majorHAnsi" w:hAnsiTheme="majorHAnsi" w:cstheme="majorHAnsi"/>
        </w:rPr>
      </w:pPr>
      <w:r>
        <w:rPr>
          <w:rFonts w:asciiTheme="majorHAnsi" w:hAnsiTheme="majorHAnsi" w:cstheme="majorHAnsi"/>
        </w:rPr>
        <w:t>V primeru, da bo v povabilu k predložitvi ponudbe (2. faza postopka) za posamezno investicijo oz. investicijsko vzdrževanje objekta zahtevana predložitev zavarovalne dokumentacije, bo moral izbrani ponudnik praviloma predložiti naslednjo zavarovalno dokumentacijo:</w:t>
      </w:r>
    </w:p>
    <w:p w14:paraId="6F102710" w14:textId="77777777" w:rsidR="009F1339" w:rsidRDefault="009F1339" w:rsidP="00BC7AA6">
      <w:pPr>
        <w:pStyle w:val="Telobesedila2"/>
        <w:spacing w:after="0" w:line="240" w:lineRule="auto"/>
        <w:rPr>
          <w:rFonts w:cs="Arial"/>
        </w:rPr>
      </w:pPr>
    </w:p>
    <w:p w14:paraId="3DFB9657" w14:textId="0DE6EC9E" w:rsidR="003B6C55" w:rsidRDefault="0088149F" w:rsidP="00BC7AA6">
      <w:pPr>
        <w:pStyle w:val="Telobesedila2"/>
        <w:spacing w:after="0" w:line="240" w:lineRule="auto"/>
        <w:rPr>
          <w:rFonts w:cs="Arial"/>
        </w:rPr>
      </w:pPr>
      <w:r>
        <w:rPr>
          <w:rFonts w:cs="Arial"/>
          <w:lang w:val="sl-SI"/>
        </w:rPr>
        <w:t>Z</w:t>
      </w:r>
      <w:r w:rsidR="003B6C55" w:rsidRPr="003B6C55">
        <w:rPr>
          <w:rFonts w:cs="Arial"/>
          <w:lang w:val="sl-SI"/>
        </w:rPr>
        <w:t xml:space="preserve">avarovalno dokumentacijo </w:t>
      </w:r>
      <w:r w:rsidR="00BC7AA6">
        <w:rPr>
          <w:rFonts w:cs="Arial"/>
        </w:rPr>
        <w:t>v višini in trajanju sklenjene pogodbe in ki bo krila odgovornost za škodo v</w:t>
      </w:r>
      <w:r w:rsidR="00BC7AA6" w:rsidRPr="00F063DE">
        <w:rPr>
          <w:rFonts w:cs="Arial"/>
        </w:rPr>
        <w:t xml:space="preserve"> zvezi z opravljanjem </w:t>
      </w:r>
      <w:r w:rsidR="00BC7AA6">
        <w:rPr>
          <w:rFonts w:cs="Arial"/>
          <w:lang w:val="sl-SI"/>
        </w:rPr>
        <w:t>izvajalčeve</w:t>
      </w:r>
      <w:r w:rsidR="00BC7AA6" w:rsidRPr="00F063DE">
        <w:rPr>
          <w:rFonts w:cs="Arial"/>
        </w:rPr>
        <w:t xml:space="preserve"> dejavnosti, ki mora vključevati odgovornost za škodo, ki bi nastala investitorju ali tretji osebi v zvezi z opravljanjem njegove dejavnosti in mora kriti škodo zaradi malomarnosti, napake ali opustitve dolžnosti izvajalca in pri njem zaposlenih</w:t>
      </w:r>
      <w:r w:rsidR="00BC7AA6">
        <w:rPr>
          <w:rFonts w:cs="Arial"/>
          <w:lang w:val="sl-SI"/>
        </w:rPr>
        <w:t xml:space="preserve"> ter </w:t>
      </w:r>
      <w:r w:rsidR="00BC7AA6" w:rsidRPr="00833AA4">
        <w:rPr>
          <w:rFonts w:cs="Arial"/>
        </w:rPr>
        <w:t xml:space="preserve">krila škodo skladno z določili, ki bodo navedene v pogodbi za izvedbo storitve po posamezni investiciji oz. investicijskem vzdrževanju objekta. </w:t>
      </w:r>
      <w:r w:rsidR="00BC7AA6" w:rsidRPr="008B580A">
        <w:rPr>
          <w:rFonts w:cs="Arial"/>
        </w:rPr>
        <w:t xml:space="preserve">V primeru, da ima </w:t>
      </w:r>
      <w:r w:rsidR="00BC7AA6">
        <w:rPr>
          <w:rFonts w:cs="Arial"/>
          <w:lang w:val="sl-SI"/>
        </w:rPr>
        <w:t>izbrani izvajalec</w:t>
      </w:r>
      <w:r w:rsidR="00BC7AA6" w:rsidRPr="008B580A">
        <w:rPr>
          <w:rFonts w:cs="Arial"/>
        </w:rPr>
        <w:t xml:space="preserve"> v tujini zavarovano odgovornost za škodo, mora zavarovanje kriti škodo iz pred</w:t>
      </w:r>
      <w:r w:rsidR="00BC7AA6">
        <w:rPr>
          <w:rFonts w:cs="Arial"/>
          <w:lang w:val="sl-SI"/>
        </w:rPr>
        <w:t>hodne povedi</w:t>
      </w:r>
      <w:r w:rsidR="00BC7AA6" w:rsidRPr="008B580A">
        <w:rPr>
          <w:rFonts w:cs="Arial"/>
        </w:rPr>
        <w:t xml:space="preserve">, povzročeno v RS. </w:t>
      </w:r>
      <w:r w:rsidR="003B6C55" w:rsidRPr="003B6C55">
        <w:rPr>
          <w:rFonts w:cs="Arial"/>
        </w:rPr>
        <w:t xml:space="preserve">Zavarovatelj izvajalca, mora opravljati zavarovalno dejavnost v Republiki Sloveniji v skladu z 21. členom ZZavar-1 za zahtevane zavarovalne vrste, kar pomeni, da je </w:t>
      </w:r>
      <w:r w:rsidR="003B6C55" w:rsidRPr="003B6C55">
        <w:rPr>
          <w:rFonts w:cs="Arial"/>
        </w:rPr>
        <w:lastRenderedPageBreak/>
        <w:t>vpisan v poslovni  register Agencije za zavarovalni nadzor (Seznam subjektov nadzora) in sicer v enem od zadevnih poglavij registra.</w:t>
      </w:r>
    </w:p>
    <w:p w14:paraId="63C537A8" w14:textId="77777777" w:rsidR="003B6C55" w:rsidRDefault="003B6C55" w:rsidP="00BC7AA6">
      <w:pPr>
        <w:pStyle w:val="Telobesedila2"/>
        <w:spacing w:after="0" w:line="240" w:lineRule="auto"/>
        <w:rPr>
          <w:rFonts w:cs="Arial"/>
        </w:rPr>
      </w:pPr>
    </w:p>
    <w:p w14:paraId="1F788534" w14:textId="0FDC0402" w:rsidR="00BC7AA6" w:rsidRDefault="00BC7AA6" w:rsidP="00BC7AA6">
      <w:pPr>
        <w:pStyle w:val="Telobesedila2"/>
        <w:spacing w:after="0" w:line="240" w:lineRule="auto"/>
        <w:rPr>
          <w:rFonts w:cs="Arial"/>
        </w:rPr>
      </w:pPr>
      <w:r w:rsidRPr="008B580A">
        <w:rPr>
          <w:rFonts w:cs="Arial"/>
        </w:rPr>
        <w:t>Zavarovalna</w:t>
      </w:r>
      <w:r w:rsidR="003B6C55">
        <w:rPr>
          <w:rFonts w:cs="Arial"/>
          <w:lang w:val="sl-SI"/>
        </w:rPr>
        <w:t xml:space="preserve"> dokumentacija</w:t>
      </w:r>
      <w:r w:rsidRPr="008B580A">
        <w:rPr>
          <w:rFonts w:cs="Arial"/>
        </w:rPr>
        <w:t xml:space="preserve"> mora poimensko vsebovati imena pooblaščenih arhitektov in inženirjev, ki jih zavarovanje krije ali pa vsebovati splošno klavzulo, da zavarovanje odgovornosti krije vse pooblaščene arhitekte in inženirje pri </w:t>
      </w:r>
      <w:r>
        <w:rPr>
          <w:rFonts w:cs="Arial"/>
          <w:lang w:val="sl-SI"/>
        </w:rPr>
        <w:t>izbranem ponudniku</w:t>
      </w:r>
      <w:r w:rsidRPr="008B580A">
        <w:rPr>
          <w:rFonts w:cs="Arial"/>
        </w:rPr>
        <w:t xml:space="preserve">. </w:t>
      </w:r>
    </w:p>
    <w:p w14:paraId="39A7DCCD" w14:textId="77CE8580" w:rsidR="003B6C55" w:rsidRDefault="003B6C55" w:rsidP="00BC7AA6">
      <w:pPr>
        <w:pStyle w:val="Telobesedila2"/>
        <w:spacing w:after="0" w:line="240" w:lineRule="auto"/>
        <w:rPr>
          <w:rFonts w:cs="Arial"/>
        </w:rPr>
      </w:pPr>
    </w:p>
    <w:p w14:paraId="4C0F3561" w14:textId="77777777" w:rsidR="003B6C55" w:rsidRDefault="003B6C55" w:rsidP="003B6C55">
      <w:pPr>
        <w:pStyle w:val="Telobesedila2"/>
        <w:spacing w:after="0" w:line="240" w:lineRule="auto"/>
        <w:rPr>
          <w:rFonts w:cs="Arial"/>
          <w:color w:val="000000" w:themeColor="text1"/>
          <w:lang w:val="sl-SI"/>
        </w:rPr>
      </w:pPr>
      <w:bookmarkStart w:id="14" w:name="_Hlk83119492"/>
      <w:r w:rsidRPr="001E33D8">
        <w:rPr>
          <w:rFonts w:cs="Arial"/>
          <w:color w:val="000000" w:themeColor="text1"/>
        </w:rPr>
        <w:t xml:space="preserve">Zavarovanje </w:t>
      </w:r>
      <w:r>
        <w:rPr>
          <w:rFonts w:cs="Arial"/>
          <w:color w:val="000000" w:themeColor="text1"/>
        </w:rPr>
        <w:t xml:space="preserve">splošne civilne odgovornosti iz dejavnosti z enotno zavarovalno vsoto 1 mio EUR mora </w:t>
      </w:r>
      <w:r w:rsidRPr="001E33D8">
        <w:rPr>
          <w:rFonts w:cs="Arial"/>
          <w:color w:val="000000" w:themeColor="text1"/>
        </w:rPr>
        <w:t>vključ</w:t>
      </w:r>
      <w:r>
        <w:rPr>
          <w:rFonts w:cs="Arial"/>
          <w:color w:val="000000" w:themeColor="text1"/>
        </w:rPr>
        <w:t>evati</w:t>
      </w:r>
      <w:r w:rsidRPr="001E33D8">
        <w:rPr>
          <w:rFonts w:cs="Arial"/>
          <w:color w:val="000000" w:themeColor="text1"/>
        </w:rPr>
        <w:t xml:space="preserve"> tudi zavarovalno kritje v skladu z 15. členom Zakona o arhitekturni in inženirski dejavnosti (Uradni list RS, št. 61/17) z dovoljenim </w:t>
      </w:r>
      <w:proofErr w:type="spellStart"/>
      <w:r w:rsidRPr="001E33D8">
        <w:rPr>
          <w:rFonts w:cs="Arial"/>
          <w:color w:val="000000" w:themeColor="text1"/>
        </w:rPr>
        <w:t>podlimitom</w:t>
      </w:r>
      <w:proofErr w:type="spellEnd"/>
      <w:r w:rsidRPr="001E33D8">
        <w:rPr>
          <w:rFonts w:cs="Arial"/>
          <w:color w:val="000000" w:themeColor="text1"/>
        </w:rPr>
        <w:t xml:space="preserve">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zavarovanje poklicne odgovornosti iz arhitekturne in inženirske dejavnosti z zavarovalno vsoto 50.000 EUR </w:t>
      </w:r>
      <w:r>
        <w:rPr>
          <w:rFonts w:cs="Arial"/>
          <w:color w:val="000000" w:themeColor="text1"/>
        </w:rPr>
        <w:t xml:space="preserve">mora biti podano </w:t>
      </w:r>
      <w:r w:rsidRPr="001E33D8">
        <w:rPr>
          <w:rFonts w:cs="Arial"/>
          <w:color w:val="000000" w:themeColor="text1"/>
        </w:rPr>
        <w:t xml:space="preserve">zavarovalno kritje z </w:t>
      </w:r>
      <w:r>
        <w:rPr>
          <w:rFonts w:cs="Arial"/>
          <w:color w:val="000000" w:themeColor="text1"/>
        </w:rPr>
        <w:t xml:space="preserve">enotno </w:t>
      </w:r>
      <w:r w:rsidRPr="001E33D8">
        <w:rPr>
          <w:rFonts w:cs="Arial"/>
          <w:color w:val="000000" w:themeColor="text1"/>
        </w:rPr>
        <w:t xml:space="preserve">zavarovalno vsoto 1 mio EUR in odbitno franšizo 50.000 EUR (kot </w:t>
      </w:r>
      <w:proofErr w:type="spellStart"/>
      <w:r w:rsidRPr="001E33D8">
        <w:rPr>
          <w:rFonts w:cs="Arial"/>
          <w:color w:val="000000" w:themeColor="text1"/>
        </w:rPr>
        <w:t>preseškovno</w:t>
      </w:r>
      <w:proofErr w:type="spellEnd"/>
      <w:r w:rsidRPr="001E33D8">
        <w:rPr>
          <w:rFonts w:cs="Arial"/>
          <w:color w:val="000000" w:themeColor="text1"/>
        </w:rPr>
        <w:t xml:space="preserve"> (</w:t>
      </w:r>
      <w:proofErr w:type="spellStart"/>
      <w:r w:rsidRPr="001E33D8">
        <w:rPr>
          <w:rFonts w:cs="Arial"/>
          <w:color w:val="000000" w:themeColor="text1"/>
        </w:rPr>
        <w:t>excess</w:t>
      </w:r>
      <w:proofErr w:type="spellEnd"/>
      <w:r w:rsidRPr="001E33D8">
        <w:rPr>
          <w:rFonts w:cs="Arial"/>
          <w:color w:val="000000" w:themeColor="text1"/>
        </w:rPr>
        <w:t>)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r>
        <w:rPr>
          <w:rFonts w:cs="Arial"/>
          <w:color w:val="000000" w:themeColor="text1"/>
          <w:lang w:val="sl-SI"/>
        </w:rPr>
        <w:t>.</w:t>
      </w:r>
    </w:p>
    <w:p w14:paraId="7E7FA1C0" w14:textId="77777777" w:rsidR="003B6C55" w:rsidRDefault="003B6C55" w:rsidP="003B6C55">
      <w:pPr>
        <w:pStyle w:val="Telobesedila2"/>
        <w:spacing w:after="0" w:line="240" w:lineRule="auto"/>
        <w:rPr>
          <w:rFonts w:cs="Arial"/>
          <w:color w:val="000000" w:themeColor="text1"/>
        </w:rPr>
      </w:pPr>
    </w:p>
    <w:p w14:paraId="016D48F3" w14:textId="6A23D0F2" w:rsidR="003B6C55" w:rsidRDefault="003B6C55" w:rsidP="003B6C55">
      <w:pPr>
        <w:spacing w:after="240"/>
        <w:rPr>
          <w:rFonts w:cs="Arial"/>
          <w:color w:val="000000" w:themeColor="text1"/>
        </w:rPr>
      </w:pPr>
      <w:r w:rsidRPr="00584725">
        <w:rPr>
          <w:rFonts w:cs="Arial"/>
          <w:color w:val="000000" w:themeColor="text1"/>
        </w:rPr>
        <w:t>Izvajalec mora imeti</w:t>
      </w:r>
      <w:r w:rsidR="009F1339">
        <w:rPr>
          <w:rFonts w:cs="Arial"/>
          <w:color w:val="000000" w:themeColor="text1"/>
        </w:rPr>
        <w:t xml:space="preserve"> </w:t>
      </w:r>
      <w:r w:rsidRPr="00584725">
        <w:rPr>
          <w:rFonts w:cs="Arial"/>
          <w:color w:val="000000" w:themeColor="text1"/>
        </w:rPr>
        <w:t>sklenjeno tudi zavarovanje kibernetskih tveganj z vključenim zavarovalnim kritjem odgovornosti za omrežno</w:t>
      </w:r>
      <w:r w:rsidRPr="00A31E8A">
        <w:rPr>
          <w:rFonts w:cs="Arial"/>
          <w:color w:val="000000" w:themeColor="text1"/>
        </w:rPr>
        <w:t xml:space="preserve"> </w:t>
      </w:r>
      <w:r w:rsidRPr="00584725">
        <w:rPr>
          <w:rFonts w:cs="Arial"/>
          <w:color w:val="000000" w:themeColor="text1"/>
        </w:rPr>
        <w:t xml:space="preserve">varnost (odškodninski zahtevki </w:t>
      </w:r>
      <w:r>
        <w:rPr>
          <w:rFonts w:cs="Arial"/>
          <w:color w:val="000000" w:themeColor="text1"/>
        </w:rPr>
        <w:t xml:space="preserve">naročnika ali </w:t>
      </w:r>
      <w:r w:rsidRPr="00584725">
        <w:rPr>
          <w:rFonts w:cs="Arial"/>
          <w:color w:val="000000" w:themeColor="text1"/>
        </w:rPr>
        <w:t>tretjih oseb) ter odgovornosti za kršitve zaupnosti in zasebnosti (odškodninski zahtevki tretjih oseb) najmanj z zavarovalno vsoto 100.000 EUR.</w:t>
      </w:r>
    </w:p>
    <w:p w14:paraId="5894520A" w14:textId="77777777" w:rsidR="003B6C55" w:rsidRDefault="003B6C55" w:rsidP="003B6C55">
      <w:pPr>
        <w:spacing w:after="240"/>
        <w:rPr>
          <w:rFonts w:cs="Arial"/>
          <w:color w:val="000000" w:themeColor="text1"/>
        </w:rPr>
      </w:pPr>
      <w:r w:rsidRPr="001E33D8">
        <w:rPr>
          <w:rFonts w:cs="Arial"/>
          <w:color w:val="000000" w:themeColor="text1"/>
        </w:rPr>
        <w:t xml:space="preserve">Sprožilec zavarovalnega kritja za vsa zavarovanja po tem členu mora biti nastanek škodnega dogodka (ne velja </w:t>
      </w:r>
      <w:proofErr w:type="spellStart"/>
      <w:r w:rsidRPr="001E33D8">
        <w:rPr>
          <w:rFonts w:cs="Arial"/>
          <w:color w:val="000000" w:themeColor="text1"/>
        </w:rPr>
        <w:t>claims</w:t>
      </w:r>
      <w:proofErr w:type="spellEnd"/>
      <w:r w:rsidRPr="001E33D8">
        <w:rPr>
          <w:rFonts w:cs="Arial"/>
          <w:color w:val="000000" w:themeColor="text1"/>
        </w:rPr>
        <w:t xml:space="preserve"> </w:t>
      </w:r>
      <w:proofErr w:type="spellStart"/>
      <w:r w:rsidRPr="001E33D8">
        <w:rPr>
          <w:rFonts w:cs="Arial"/>
          <w:color w:val="000000" w:themeColor="text1"/>
        </w:rPr>
        <w:t>made</w:t>
      </w:r>
      <w:proofErr w:type="spellEnd"/>
      <w:r w:rsidRPr="001E33D8">
        <w:rPr>
          <w:rFonts w:cs="Arial"/>
          <w:color w:val="000000" w:themeColor="text1"/>
        </w:rPr>
        <w:t xml:space="preserve"> način).</w:t>
      </w:r>
    </w:p>
    <w:p w14:paraId="4D1C3994" w14:textId="3AC1162E" w:rsidR="003B6C55" w:rsidRDefault="003B6C55" w:rsidP="003B6C55">
      <w:pPr>
        <w:spacing w:after="240"/>
        <w:rPr>
          <w:rFonts w:cs="Arial"/>
          <w:color w:val="000000" w:themeColor="text1"/>
        </w:rPr>
      </w:pPr>
      <w:r>
        <w:rPr>
          <w:rFonts w:cs="Arial"/>
          <w:color w:val="000000" w:themeColor="text1"/>
        </w:rPr>
        <w:t>D</w:t>
      </w:r>
      <w:r w:rsidRPr="00EF7540">
        <w:rPr>
          <w:rFonts w:cs="Arial"/>
          <w:color w:val="000000" w:themeColor="text1"/>
        </w:rPr>
        <w:t>ovoljen</w:t>
      </w:r>
      <w:r>
        <w:rPr>
          <w:rFonts w:cs="Arial"/>
          <w:color w:val="000000" w:themeColor="text1"/>
        </w:rPr>
        <w:t xml:space="preserve">a je sklenitev zavarovanja odgovornosti z </w:t>
      </w:r>
      <w:r w:rsidRPr="00EF7540">
        <w:rPr>
          <w:rFonts w:cs="Arial"/>
          <w:color w:val="000000" w:themeColor="text1"/>
        </w:rPr>
        <w:t>letni</w:t>
      </w:r>
      <w:r>
        <w:rPr>
          <w:rFonts w:cs="Arial"/>
          <w:color w:val="000000" w:themeColor="text1"/>
        </w:rPr>
        <w:t>m</w:t>
      </w:r>
      <w:r w:rsidRPr="00EF7540">
        <w:rPr>
          <w:rFonts w:cs="Arial"/>
          <w:color w:val="000000" w:themeColor="text1"/>
        </w:rPr>
        <w:t xml:space="preserve"> agregat</w:t>
      </w:r>
      <w:r>
        <w:rPr>
          <w:rFonts w:cs="Arial"/>
          <w:color w:val="000000" w:themeColor="text1"/>
        </w:rPr>
        <w:t>om</w:t>
      </w:r>
      <w:r w:rsidRPr="00EF7540">
        <w:rPr>
          <w:rFonts w:cs="Arial"/>
          <w:color w:val="000000" w:themeColor="text1"/>
        </w:rPr>
        <w:t xml:space="preserve"> v višini zavarovalne vsote</w:t>
      </w:r>
      <w:r>
        <w:rPr>
          <w:rFonts w:cs="Arial"/>
          <w:color w:val="000000" w:themeColor="text1"/>
        </w:rPr>
        <w:t>.</w:t>
      </w:r>
      <w:r w:rsidRPr="00EF7540">
        <w:rPr>
          <w:rFonts w:cs="Arial"/>
          <w:color w:val="000000" w:themeColor="text1"/>
        </w:rPr>
        <w:t xml:space="preserve"> V primeru zmanjšanja letnega agregata za več kot 25 % mora izvajalec, predloži</w:t>
      </w:r>
      <w:r w:rsidR="00A265F6">
        <w:rPr>
          <w:rFonts w:cs="Arial"/>
          <w:color w:val="000000" w:themeColor="text1"/>
        </w:rPr>
        <w:t>ti</w:t>
      </w:r>
      <w:r w:rsidRPr="00EF7540">
        <w:rPr>
          <w:rFonts w:cs="Arial"/>
          <w:color w:val="000000" w:themeColor="text1"/>
        </w:rPr>
        <w:t xml:space="preserve"> dokazila o sklenjenem </w:t>
      </w:r>
      <w:r>
        <w:rPr>
          <w:rFonts w:cs="Arial"/>
          <w:color w:val="000000" w:themeColor="text1"/>
        </w:rPr>
        <w:t xml:space="preserve">dodatnem </w:t>
      </w:r>
      <w:r w:rsidRPr="00EF7540">
        <w:rPr>
          <w:rFonts w:cs="Arial"/>
          <w:color w:val="000000" w:themeColor="text1"/>
        </w:rPr>
        <w:t xml:space="preserve">zavarovanju v višini dovoljenega letnega agregata. </w:t>
      </w:r>
    </w:p>
    <w:p w14:paraId="4ED9AFF1" w14:textId="34714B64" w:rsidR="003B6C55" w:rsidRDefault="003B6C55" w:rsidP="003B6C55">
      <w:pPr>
        <w:spacing w:after="240"/>
        <w:rPr>
          <w:rFonts w:cs="Arial"/>
          <w:color w:val="000000" w:themeColor="text1"/>
        </w:rPr>
      </w:pPr>
      <w:r w:rsidRPr="00477FD3">
        <w:rPr>
          <w:rFonts w:cs="Arial"/>
          <w:color w:val="000000" w:themeColor="text1"/>
        </w:rPr>
        <w:t xml:space="preserve">V primeru sklenitve zavarovanja odgovornosti </w:t>
      </w:r>
      <w:r>
        <w:rPr>
          <w:rFonts w:cs="Arial"/>
          <w:color w:val="000000" w:themeColor="text1"/>
        </w:rPr>
        <w:t>z o</w:t>
      </w:r>
      <w:r w:rsidRPr="00477FD3">
        <w:rPr>
          <w:rFonts w:cs="Arial"/>
          <w:color w:val="000000" w:themeColor="text1"/>
        </w:rPr>
        <w:t>dbitn</w:t>
      </w:r>
      <w:r>
        <w:rPr>
          <w:rFonts w:cs="Arial"/>
          <w:color w:val="000000" w:themeColor="text1"/>
        </w:rPr>
        <w:t>o</w:t>
      </w:r>
      <w:r w:rsidRPr="00477FD3">
        <w:rPr>
          <w:rFonts w:cs="Arial"/>
          <w:color w:val="000000" w:themeColor="text1"/>
        </w:rPr>
        <w:t xml:space="preserve"> franšiz</w:t>
      </w:r>
      <w:r w:rsidR="00A265F6">
        <w:rPr>
          <w:rFonts w:cs="Arial"/>
          <w:color w:val="000000" w:themeColor="text1"/>
        </w:rPr>
        <w:t>o</w:t>
      </w:r>
      <w:r w:rsidRPr="00477FD3">
        <w:rPr>
          <w:rFonts w:cs="Arial"/>
          <w:color w:val="000000" w:themeColor="text1"/>
        </w:rPr>
        <w:t xml:space="preserve"> največ 10.000 EUR </w:t>
      </w:r>
      <w:r>
        <w:rPr>
          <w:rFonts w:cs="Arial"/>
          <w:color w:val="000000" w:themeColor="text1"/>
        </w:rPr>
        <w:t>od vseh dajatev zavarovalnice po posameznem zavarovalnem zahtevku</w:t>
      </w:r>
      <w:r w:rsidRPr="00477FD3">
        <w:rPr>
          <w:rFonts w:cs="Arial"/>
          <w:color w:val="000000" w:themeColor="text1"/>
        </w:rPr>
        <w:t xml:space="preserve">, če zavarovalnica omogoča na polici in/ali </w:t>
      </w:r>
      <w:r w:rsidR="00A265F6">
        <w:rPr>
          <w:rFonts w:cs="Arial"/>
          <w:color w:val="000000" w:themeColor="text1"/>
        </w:rPr>
        <w:t xml:space="preserve">v </w:t>
      </w:r>
      <w:r w:rsidRPr="00477FD3">
        <w:rPr>
          <w:rFonts w:cs="Arial"/>
          <w:color w:val="000000" w:themeColor="text1"/>
        </w:rPr>
        <w:t>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103F8DD7" w14:textId="64D8D33C" w:rsidR="003B6C55" w:rsidRDefault="003B6C55" w:rsidP="003B6C55">
      <w:pPr>
        <w:spacing w:after="240"/>
        <w:rPr>
          <w:rFonts w:cs="Arial"/>
          <w:color w:val="000000" w:themeColor="text1"/>
        </w:rPr>
      </w:pPr>
      <w:r>
        <w:rPr>
          <w:rFonts w:cs="Arial"/>
          <w:color w:val="000000" w:themeColor="text1"/>
        </w:rPr>
        <w:t>Zavarovatelj izvajalca mora podati uradno izjavo v kateri</w:t>
      </w:r>
      <w:r w:rsidR="00A265F6">
        <w:rPr>
          <w:rFonts w:cs="Arial"/>
          <w:color w:val="000000" w:themeColor="text1"/>
        </w:rPr>
        <w:t xml:space="preserve"> navede</w:t>
      </w:r>
      <w:r>
        <w:rPr>
          <w:rFonts w:cs="Arial"/>
          <w:color w:val="000000" w:themeColor="text1"/>
        </w:rPr>
        <w:t xml:space="preserve">, da so v </w:t>
      </w:r>
      <w:r w:rsidRPr="00477FD3">
        <w:rPr>
          <w:rFonts w:cs="Arial"/>
          <w:color w:val="000000" w:themeColor="text1"/>
        </w:rPr>
        <w:t>sklen</w:t>
      </w:r>
      <w:r>
        <w:rPr>
          <w:rFonts w:cs="Arial"/>
          <w:color w:val="000000" w:themeColor="text1"/>
        </w:rPr>
        <w:t>jen</w:t>
      </w:r>
      <w:r w:rsidR="00A265F6">
        <w:rPr>
          <w:rFonts w:cs="Arial"/>
          <w:color w:val="000000" w:themeColor="text1"/>
        </w:rPr>
        <w:t>ih</w:t>
      </w:r>
      <w:r>
        <w:rPr>
          <w:rFonts w:cs="Arial"/>
          <w:color w:val="000000" w:themeColor="text1"/>
        </w:rPr>
        <w:t xml:space="preserve"> zavarovanj</w:t>
      </w:r>
      <w:r w:rsidR="00A265F6">
        <w:rPr>
          <w:rFonts w:cs="Arial"/>
          <w:color w:val="000000" w:themeColor="text1"/>
        </w:rPr>
        <w:t>ih</w:t>
      </w:r>
      <w:r>
        <w:rPr>
          <w:rFonts w:cs="Arial"/>
          <w:color w:val="000000" w:themeColor="text1"/>
        </w:rPr>
        <w:t xml:space="preserve"> izvajalca z navedbo številke polic vključene </w:t>
      </w:r>
      <w:r w:rsidRPr="00477FD3">
        <w:rPr>
          <w:rFonts w:cs="Arial"/>
          <w:color w:val="000000" w:themeColor="text1"/>
        </w:rPr>
        <w:t xml:space="preserve">vse </w:t>
      </w:r>
      <w:proofErr w:type="spellStart"/>
      <w:r>
        <w:rPr>
          <w:rFonts w:cs="Arial"/>
          <w:color w:val="000000" w:themeColor="text1"/>
        </w:rPr>
        <w:t>zavarovarljive</w:t>
      </w:r>
      <w:proofErr w:type="spellEnd"/>
      <w:r>
        <w:rPr>
          <w:rFonts w:cs="Arial"/>
          <w:color w:val="000000" w:themeColor="text1"/>
        </w:rPr>
        <w:t xml:space="preserve"> </w:t>
      </w:r>
      <w:r w:rsidRPr="00477FD3">
        <w:rPr>
          <w:rFonts w:cs="Arial"/>
          <w:color w:val="000000" w:themeColor="text1"/>
        </w:rPr>
        <w:t>nevarnosti</w:t>
      </w:r>
      <w:r w:rsidRPr="00A04A10">
        <w:t xml:space="preserve"> </w:t>
      </w:r>
      <w:r>
        <w:t xml:space="preserve">(vključno potrebne razširitve zavarovalnega kritja in </w:t>
      </w:r>
      <w:r w:rsidRPr="00A04A10">
        <w:rPr>
          <w:rFonts w:cs="Arial"/>
          <w:color w:val="000000" w:themeColor="text1"/>
        </w:rPr>
        <w:t>nevarnostni viri, za katere zavarovalni pogoji ali veljavni premijski sistemi zavarovalnice določajo posebno ali doplačilno premijo</w:t>
      </w:r>
      <w:r>
        <w:rPr>
          <w:rFonts w:cs="Arial"/>
          <w:color w:val="000000" w:themeColor="text1"/>
        </w:rPr>
        <w:t>)</w:t>
      </w:r>
      <w:r w:rsidRPr="00477FD3">
        <w:rPr>
          <w:rFonts w:cs="Arial"/>
          <w:color w:val="000000" w:themeColor="text1"/>
        </w:rPr>
        <w:t>, ki s</w:t>
      </w:r>
      <w:r>
        <w:rPr>
          <w:rFonts w:cs="Arial"/>
          <w:color w:val="000000" w:themeColor="text1"/>
        </w:rPr>
        <w:t>e</w:t>
      </w:r>
      <w:r w:rsidRPr="00477FD3">
        <w:rPr>
          <w:rFonts w:cs="Arial"/>
          <w:color w:val="000000" w:themeColor="text1"/>
        </w:rPr>
        <w:t xml:space="preserve"> določijo glede na vse okoliščine, ki bi v danem primeru lahko vplivale na njihov nastanek ob upoštevanju pravil stroke pri predmetnem projektu in to z </w:t>
      </w:r>
      <w:r>
        <w:rPr>
          <w:rFonts w:cs="Arial"/>
          <w:color w:val="000000" w:themeColor="text1"/>
        </w:rPr>
        <w:t xml:space="preserve">najprimernejšim </w:t>
      </w:r>
      <w:r w:rsidRPr="00477FD3">
        <w:rPr>
          <w:rFonts w:cs="Arial"/>
          <w:color w:val="000000" w:themeColor="text1"/>
        </w:rPr>
        <w:t>načinom zavarovanja</w:t>
      </w:r>
      <w:r>
        <w:rPr>
          <w:rFonts w:cs="Arial"/>
          <w:color w:val="000000" w:themeColor="text1"/>
        </w:rPr>
        <w:t>.</w:t>
      </w:r>
    </w:p>
    <w:p w14:paraId="71312A0C" w14:textId="77777777" w:rsidR="003B6C55" w:rsidRDefault="003B6C55" w:rsidP="003B6C55">
      <w:pPr>
        <w:spacing w:after="240"/>
        <w:rPr>
          <w:rFonts w:cs="Arial"/>
          <w:color w:val="000000" w:themeColor="text1"/>
        </w:rPr>
      </w:pPr>
      <w:r w:rsidRPr="001E33D8">
        <w:rPr>
          <w:rFonts w:cs="Arial"/>
          <w:color w:val="000000" w:themeColor="text1"/>
        </w:rPr>
        <w:t xml:space="preserve">Naročnik si pridržuje pravico zahtevati od izvajalca dodatna zavarovanja v primeru, da bi nastopila druga tveganja, ki jih ob podpisu pogodbe zaradi kakršnihkoli razlogov ni bilo mogoče predvideti. Za obveznost sklenitve morebitnega dodatnega zavarovanja mora ves čas izvajanja te pogodbe skrbeti </w:t>
      </w:r>
      <w:r>
        <w:rPr>
          <w:rFonts w:cs="Arial"/>
          <w:color w:val="000000" w:themeColor="text1"/>
        </w:rPr>
        <w:t>izvajalec</w:t>
      </w:r>
      <w:r w:rsidRPr="001E33D8">
        <w:rPr>
          <w:rFonts w:cs="Arial"/>
          <w:color w:val="000000" w:themeColor="text1"/>
        </w:rPr>
        <w:t xml:space="preserve">, ki mora o tem obveščati naročnika. Prav tako mora imeti </w:t>
      </w:r>
      <w:r>
        <w:rPr>
          <w:rFonts w:cs="Arial"/>
          <w:color w:val="000000" w:themeColor="text1"/>
        </w:rPr>
        <w:t xml:space="preserve">izvajalec </w:t>
      </w:r>
      <w:r w:rsidRPr="001E33D8">
        <w:rPr>
          <w:rFonts w:cs="Arial"/>
          <w:color w:val="000000" w:themeColor="text1"/>
        </w:rPr>
        <w:t>v skladu z veljavnimi predpisi ves čas trajanja te pogodbe zavarovano svojo odgovornost za škodo, ki bi utegnila nastati naročniku in tretjim osebam v zvezi z opravljanjem njegove dejavnosti.</w:t>
      </w:r>
    </w:p>
    <w:p w14:paraId="0627105D" w14:textId="77777777" w:rsidR="003B6C55" w:rsidRPr="001E33D8" w:rsidRDefault="003B6C55" w:rsidP="003B6C55">
      <w:pPr>
        <w:rPr>
          <w:rFonts w:cs="Arial"/>
          <w:color w:val="000000" w:themeColor="text1"/>
        </w:rPr>
      </w:pPr>
      <w:r w:rsidRPr="001E33D8">
        <w:rPr>
          <w:rFonts w:cs="Arial"/>
          <w:color w:val="000000" w:themeColor="text1"/>
        </w:rPr>
        <w:lastRenderedPageBreak/>
        <w:t xml:space="preserve">V primeru, da </w:t>
      </w:r>
      <w:r>
        <w:rPr>
          <w:rFonts w:cs="Arial"/>
          <w:color w:val="000000" w:themeColor="text1"/>
        </w:rPr>
        <w:t>izvajalec</w:t>
      </w:r>
      <w:r w:rsidRPr="001E33D8">
        <w:rPr>
          <w:rFonts w:cs="Arial"/>
          <w:color w:val="000000" w:themeColor="text1"/>
        </w:rPr>
        <w:t xml:space="preserve"> izvaja pogodbo s podizvajalci morajo vsa navedena zavarovanja po tem členu zajemati tudi podizvajalce ali morajo podizvajalci imeti sklenjena najmanj enaka zavarovanja, kot je to zahtevano za </w:t>
      </w:r>
      <w:r>
        <w:rPr>
          <w:rFonts w:cs="Arial"/>
          <w:color w:val="000000" w:themeColor="text1"/>
        </w:rPr>
        <w:t>izvajalca</w:t>
      </w:r>
      <w:r w:rsidRPr="001E33D8">
        <w:rPr>
          <w:rFonts w:cs="Arial"/>
          <w:color w:val="000000" w:themeColor="text1"/>
        </w:rPr>
        <w:t>. 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23AB78F5" w14:textId="77777777" w:rsidR="003B6C55" w:rsidRPr="001E33D8" w:rsidRDefault="003B6C55" w:rsidP="003B6C55">
      <w:pPr>
        <w:rPr>
          <w:rFonts w:cs="Arial"/>
          <w:color w:val="000000" w:themeColor="text1"/>
        </w:rPr>
      </w:pPr>
    </w:p>
    <w:p w14:paraId="044C1930" w14:textId="77777777" w:rsidR="003B6C55" w:rsidRPr="001E33D8" w:rsidRDefault="003B6C55" w:rsidP="003B6C55">
      <w:pPr>
        <w:rPr>
          <w:rFonts w:cs="Arial"/>
          <w:color w:val="000000" w:themeColor="text1"/>
        </w:rPr>
      </w:pPr>
      <w:r>
        <w:rPr>
          <w:rFonts w:cs="Arial"/>
          <w:color w:val="000000" w:themeColor="text1"/>
        </w:rPr>
        <w:t xml:space="preserve">Izvajalec </w:t>
      </w:r>
      <w:r w:rsidRPr="001E33D8">
        <w:rPr>
          <w:rFonts w:cs="Arial"/>
          <w:color w:val="000000" w:themeColor="text1"/>
        </w:rPr>
        <w:t>se zavezuje, da bo ustrezno zavarovalno dokumentacijo (</w:t>
      </w:r>
      <w:r>
        <w:rPr>
          <w:rFonts w:cs="Arial"/>
          <w:color w:val="000000" w:themeColor="text1"/>
        </w:rPr>
        <w:t xml:space="preserve">npr.: </w:t>
      </w:r>
      <w:r w:rsidRPr="001E33D8">
        <w:rPr>
          <w:rFonts w:cs="Arial"/>
          <w:color w:val="000000" w:themeColor="text1"/>
        </w:rPr>
        <w:t>kopijo zavarovaln</w:t>
      </w:r>
      <w:r>
        <w:rPr>
          <w:rFonts w:cs="Arial"/>
          <w:color w:val="000000" w:themeColor="text1"/>
        </w:rPr>
        <w:t>e</w:t>
      </w:r>
      <w:r w:rsidRPr="001E33D8">
        <w:rPr>
          <w:rFonts w:cs="Arial"/>
          <w:color w:val="000000" w:themeColor="text1"/>
        </w:rPr>
        <w:t xml:space="preserve"> police</w:t>
      </w:r>
      <w:r>
        <w:rPr>
          <w:rFonts w:cs="Arial"/>
          <w:color w:val="000000" w:themeColor="text1"/>
        </w:rPr>
        <w:t xml:space="preserve"> s prilogami</w:t>
      </w:r>
      <w:r w:rsidRPr="00A31E8A">
        <w:rPr>
          <w:rFonts w:cs="Arial"/>
        </w:rPr>
        <w:t xml:space="preserve"> </w:t>
      </w:r>
      <w:r>
        <w:rPr>
          <w:rFonts w:cs="Arial"/>
        </w:rPr>
        <w:t>oziroma potrdilo (certifikat) zavarovatelja o zavarovalnem kritju s prilogami</w:t>
      </w:r>
      <w:r w:rsidRPr="001E33D8">
        <w:rPr>
          <w:rFonts w:cs="Arial"/>
          <w:color w:val="000000" w:themeColor="text1"/>
        </w:rPr>
        <w:t>, idr.)</w:t>
      </w:r>
      <w:r>
        <w:rPr>
          <w:rFonts w:cs="Arial"/>
          <w:color w:val="000000" w:themeColor="text1"/>
        </w:rPr>
        <w:t xml:space="preserve">, uradno izjavo zavarovalnice </w:t>
      </w:r>
      <w:r w:rsidRPr="001E33D8">
        <w:rPr>
          <w:rFonts w:cs="Arial"/>
          <w:color w:val="000000" w:themeColor="text1"/>
        </w:rPr>
        <w:t xml:space="preserve">in potrdilo o plačilu zavarovalne premije, v skladu z določili tega člena, izročil naročniku v roku 15 (petnajstih) dni od sklenitve pogodbe, vendar vsekakor pred začetkom izvajanja del. </w:t>
      </w:r>
    </w:p>
    <w:p w14:paraId="766EF32B" w14:textId="77777777" w:rsidR="003B6C55" w:rsidRPr="001E33D8" w:rsidRDefault="003B6C55" w:rsidP="003B6C55">
      <w:pPr>
        <w:rPr>
          <w:rFonts w:cs="Arial"/>
          <w:color w:val="000000" w:themeColor="text1"/>
        </w:rPr>
      </w:pPr>
    </w:p>
    <w:p w14:paraId="1973A352" w14:textId="77777777" w:rsidR="003B6C55" w:rsidRPr="003C5FB7" w:rsidRDefault="003B6C55" w:rsidP="003B6C55">
      <w:pPr>
        <w:rPr>
          <w:rFonts w:cs="Arial"/>
          <w:color w:val="000000" w:themeColor="text1"/>
        </w:rPr>
      </w:pPr>
      <w:r w:rsidRPr="001E33D8">
        <w:rPr>
          <w:rFonts w:cs="Arial"/>
          <w:color w:val="000000" w:themeColor="text1"/>
        </w:rPr>
        <w:t xml:space="preserve">Če </w:t>
      </w:r>
      <w:r>
        <w:rPr>
          <w:rFonts w:cs="Arial"/>
          <w:color w:val="000000" w:themeColor="text1"/>
        </w:rPr>
        <w:t>izvajalec</w:t>
      </w:r>
      <w:r w:rsidRPr="001E33D8">
        <w:rPr>
          <w:rFonts w:cs="Arial"/>
          <w:color w:val="000000" w:themeColor="text1"/>
        </w:rPr>
        <w:t xml:space="preserve"> v 15 (petnajstih) dneh od dneva sklenitve pogodbe ne predloži ustreznih dokazil iz tega člena, lahko naročnik </w:t>
      </w:r>
      <w:r w:rsidRPr="00584725">
        <w:rPr>
          <w:rFonts w:cs="Arial"/>
          <w:color w:val="000000" w:themeColor="text1"/>
        </w:rPr>
        <w:t xml:space="preserve">brez obrazložitve izvajalcu </w:t>
      </w:r>
      <w:r w:rsidRPr="001E33D8">
        <w:rPr>
          <w:rFonts w:cs="Arial"/>
          <w:color w:val="000000" w:themeColor="text1"/>
        </w:rPr>
        <w:t xml:space="preserve">unovči finančno zavarovanje.  </w:t>
      </w:r>
    </w:p>
    <w:p w14:paraId="0B20FC55" w14:textId="3D05662C" w:rsidR="004F1048" w:rsidRDefault="004F1048" w:rsidP="00170F33">
      <w:pPr>
        <w:keepNext/>
        <w:spacing w:before="240" w:after="60"/>
        <w:outlineLvl w:val="0"/>
        <w:rPr>
          <w:b/>
          <w:bCs/>
          <w:kern w:val="32"/>
          <w:sz w:val="24"/>
          <w:szCs w:val="24"/>
        </w:rPr>
      </w:pPr>
      <w:bookmarkStart w:id="15" w:name="_Toc82609849"/>
      <w:bookmarkEnd w:id="14"/>
      <w:r w:rsidRPr="004F1048">
        <w:rPr>
          <w:b/>
          <w:bCs/>
          <w:kern w:val="32"/>
          <w:sz w:val="24"/>
          <w:szCs w:val="24"/>
        </w:rPr>
        <w:t>SKRBNIKI</w:t>
      </w:r>
      <w:r w:rsidR="00904226">
        <w:rPr>
          <w:b/>
          <w:bCs/>
          <w:kern w:val="32"/>
          <w:sz w:val="24"/>
          <w:szCs w:val="24"/>
        </w:rPr>
        <w:t xml:space="preserve"> OKVIRNEGA SPORAZUMA</w:t>
      </w:r>
      <w:bookmarkEnd w:id="15"/>
    </w:p>
    <w:p w14:paraId="132D6886" w14:textId="77777777" w:rsidR="0054747A" w:rsidRPr="00170F33" w:rsidRDefault="0054747A" w:rsidP="0054747A">
      <w:pPr>
        <w:keepNext/>
        <w:outlineLvl w:val="0"/>
        <w:rPr>
          <w:b/>
          <w:bCs/>
          <w:kern w:val="32"/>
          <w:sz w:val="24"/>
          <w:szCs w:val="24"/>
        </w:rPr>
      </w:pPr>
    </w:p>
    <w:p w14:paraId="0B7CEE1F" w14:textId="77777777" w:rsidR="004F1048" w:rsidRPr="004F1048" w:rsidRDefault="004F1048" w:rsidP="004F1048">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2C7D94D" w14:textId="0A4B9024" w:rsidR="004F1048" w:rsidRPr="004F1048" w:rsidRDefault="004F1048" w:rsidP="004F1048">
      <w:pPr>
        <w:rPr>
          <w:rFonts w:cs="Arial"/>
        </w:rPr>
      </w:pPr>
      <w:r w:rsidRPr="004F1048">
        <w:rPr>
          <w:rFonts w:cs="Arial"/>
        </w:rPr>
        <w:t>Podpisniki te</w:t>
      </w:r>
      <w:r w:rsidR="00904226">
        <w:rPr>
          <w:rFonts w:cs="Arial"/>
        </w:rPr>
        <w:t>ga</w:t>
      </w:r>
      <w:r w:rsidRPr="004F1048">
        <w:rPr>
          <w:rFonts w:cs="Arial"/>
        </w:rPr>
        <w:t xml:space="preserve"> </w:t>
      </w:r>
      <w:r w:rsidR="00904226">
        <w:rPr>
          <w:rFonts w:cs="Arial"/>
        </w:rPr>
        <w:t>okvirnega sporazuma</w:t>
      </w:r>
      <w:r w:rsidRPr="004F1048">
        <w:rPr>
          <w:rFonts w:cs="Arial"/>
        </w:rPr>
        <w:t xml:space="preserve"> imenujejo naslednje pooblaščence:</w:t>
      </w:r>
    </w:p>
    <w:p w14:paraId="57E84819" w14:textId="77777777" w:rsidR="004F1048" w:rsidRPr="004F1048" w:rsidRDefault="004F1048" w:rsidP="004F1048">
      <w:pPr>
        <w:rPr>
          <w:rFonts w:cs="Arial"/>
        </w:rPr>
      </w:pPr>
    </w:p>
    <w:p w14:paraId="0522BADB" w14:textId="2027F273" w:rsidR="004F1048" w:rsidRPr="004F1048" w:rsidRDefault="007656AB" w:rsidP="004F1048">
      <w:pPr>
        <w:rPr>
          <w:rFonts w:cs="Arial"/>
          <w:b/>
          <w:i/>
        </w:rPr>
      </w:pPr>
      <w:r>
        <w:rPr>
          <w:rFonts w:cs="Arial"/>
          <w:b/>
          <w:i/>
        </w:rPr>
        <w:t>N</w:t>
      </w:r>
      <w:r w:rsidR="004F1048" w:rsidRPr="004F1048">
        <w:rPr>
          <w:rFonts w:cs="Arial"/>
          <w:b/>
          <w:i/>
        </w:rPr>
        <w:t>aročnik:</w:t>
      </w:r>
    </w:p>
    <w:tbl>
      <w:tblPr>
        <w:tblStyle w:val="Tabelamrea"/>
        <w:tblW w:w="0" w:type="auto"/>
        <w:tblInd w:w="38" w:type="dxa"/>
        <w:tblLook w:val="04A0" w:firstRow="1" w:lastRow="0" w:firstColumn="1" w:lastColumn="0" w:noHBand="0" w:noVBand="1"/>
      </w:tblPr>
      <w:tblGrid>
        <w:gridCol w:w="3983"/>
        <w:gridCol w:w="2794"/>
        <w:gridCol w:w="2245"/>
      </w:tblGrid>
      <w:tr w:rsidR="004F1048" w:rsidRPr="004F1048" w14:paraId="67EE9E7B" w14:textId="77777777" w:rsidTr="00904226">
        <w:tc>
          <w:tcPr>
            <w:tcW w:w="3983" w:type="dxa"/>
          </w:tcPr>
          <w:p w14:paraId="206719E2" w14:textId="77777777" w:rsidR="004F1048" w:rsidRPr="004F1048" w:rsidRDefault="004F1048" w:rsidP="004F1048">
            <w:pPr>
              <w:jc w:val="center"/>
              <w:rPr>
                <w:rFonts w:cs="Arial"/>
                <w:b/>
              </w:rPr>
            </w:pPr>
            <w:r w:rsidRPr="004F1048">
              <w:rPr>
                <w:rFonts w:cs="Arial"/>
                <w:b/>
              </w:rPr>
              <w:t>Imenovanje</w:t>
            </w:r>
          </w:p>
        </w:tc>
        <w:tc>
          <w:tcPr>
            <w:tcW w:w="2794" w:type="dxa"/>
          </w:tcPr>
          <w:p w14:paraId="2E58C107" w14:textId="77777777" w:rsidR="004F1048" w:rsidRPr="004F1048" w:rsidRDefault="004F1048" w:rsidP="004F1048">
            <w:pPr>
              <w:jc w:val="center"/>
              <w:rPr>
                <w:rFonts w:cs="Arial"/>
                <w:b/>
              </w:rPr>
            </w:pPr>
            <w:r w:rsidRPr="004F1048">
              <w:rPr>
                <w:rFonts w:cs="Arial"/>
                <w:b/>
              </w:rPr>
              <w:t>Ime in priimek</w:t>
            </w:r>
          </w:p>
        </w:tc>
        <w:tc>
          <w:tcPr>
            <w:tcW w:w="2245" w:type="dxa"/>
          </w:tcPr>
          <w:p w14:paraId="1DF1FFCA" w14:textId="77777777" w:rsidR="004F1048" w:rsidRPr="004F1048" w:rsidRDefault="004F1048" w:rsidP="004F1048">
            <w:pPr>
              <w:jc w:val="center"/>
              <w:rPr>
                <w:rFonts w:cs="Arial"/>
                <w:b/>
              </w:rPr>
            </w:pPr>
            <w:r w:rsidRPr="004F1048">
              <w:rPr>
                <w:rFonts w:cs="Arial"/>
                <w:b/>
              </w:rPr>
              <w:t>Kontaktni podatki</w:t>
            </w:r>
          </w:p>
        </w:tc>
      </w:tr>
      <w:tr w:rsidR="004F1048" w:rsidRPr="004F1048" w14:paraId="6C548338" w14:textId="77777777" w:rsidTr="00904226">
        <w:tc>
          <w:tcPr>
            <w:tcW w:w="3983" w:type="dxa"/>
          </w:tcPr>
          <w:p w14:paraId="4842B411" w14:textId="180FFA32" w:rsidR="004F1048" w:rsidRPr="004F1048" w:rsidRDefault="004F1048" w:rsidP="00904226">
            <w:pPr>
              <w:rPr>
                <w:rFonts w:cs="Arial"/>
              </w:rPr>
            </w:pPr>
            <w:r w:rsidRPr="004F1048">
              <w:rPr>
                <w:rFonts w:cs="Arial"/>
              </w:rPr>
              <w:t xml:space="preserve">Skrbnik </w:t>
            </w:r>
            <w:r w:rsidR="00904226">
              <w:rPr>
                <w:rFonts w:cs="Arial"/>
              </w:rPr>
              <w:t>okvirnega sporazuma</w:t>
            </w:r>
            <w:r w:rsidRPr="004F1048">
              <w:rPr>
                <w:rFonts w:cs="Arial"/>
              </w:rPr>
              <w:t>:</w:t>
            </w:r>
          </w:p>
        </w:tc>
        <w:tc>
          <w:tcPr>
            <w:tcW w:w="2794" w:type="dxa"/>
          </w:tcPr>
          <w:p w14:paraId="4202D2C8" w14:textId="77777777" w:rsidR="004F1048" w:rsidRPr="004F1048" w:rsidRDefault="004F1048" w:rsidP="004F1048">
            <w:pPr>
              <w:rPr>
                <w:rFonts w:cs="Arial"/>
              </w:rPr>
            </w:pPr>
          </w:p>
        </w:tc>
        <w:tc>
          <w:tcPr>
            <w:tcW w:w="2245" w:type="dxa"/>
          </w:tcPr>
          <w:p w14:paraId="015D1DFF" w14:textId="77777777" w:rsidR="004F1048" w:rsidRPr="004F1048" w:rsidRDefault="004F1048" w:rsidP="004F1048">
            <w:pPr>
              <w:rPr>
                <w:rFonts w:cs="Arial"/>
              </w:rPr>
            </w:pPr>
          </w:p>
        </w:tc>
      </w:tr>
      <w:tr w:rsidR="004F1048" w:rsidRPr="004F1048" w14:paraId="0B6DFD3A" w14:textId="77777777" w:rsidTr="00904226">
        <w:tc>
          <w:tcPr>
            <w:tcW w:w="3983" w:type="dxa"/>
          </w:tcPr>
          <w:p w14:paraId="013AF568" w14:textId="50659612" w:rsidR="004F1048" w:rsidRPr="004F1048" w:rsidRDefault="004F1048" w:rsidP="00904226">
            <w:pPr>
              <w:rPr>
                <w:rFonts w:cs="Arial"/>
              </w:rPr>
            </w:pPr>
            <w:r w:rsidRPr="004F1048">
              <w:rPr>
                <w:rFonts w:cs="Arial"/>
              </w:rPr>
              <w:t xml:space="preserve">Namestnik </w:t>
            </w:r>
            <w:r w:rsidR="00170F33">
              <w:rPr>
                <w:rFonts w:cs="Arial"/>
              </w:rPr>
              <w:t xml:space="preserve">skrbnika </w:t>
            </w:r>
            <w:r w:rsidR="00904226">
              <w:rPr>
                <w:rFonts w:cs="Arial"/>
              </w:rPr>
              <w:t>okvirnega sporazuma</w:t>
            </w:r>
            <w:r w:rsidRPr="004F1048">
              <w:rPr>
                <w:rFonts w:cs="Arial"/>
              </w:rPr>
              <w:t>:</w:t>
            </w:r>
          </w:p>
        </w:tc>
        <w:tc>
          <w:tcPr>
            <w:tcW w:w="2794" w:type="dxa"/>
          </w:tcPr>
          <w:p w14:paraId="4DE551C0" w14:textId="77777777" w:rsidR="004F1048" w:rsidRPr="004F1048" w:rsidRDefault="004F1048" w:rsidP="004F1048">
            <w:pPr>
              <w:rPr>
                <w:rFonts w:cs="Arial"/>
              </w:rPr>
            </w:pPr>
          </w:p>
        </w:tc>
        <w:tc>
          <w:tcPr>
            <w:tcW w:w="2245" w:type="dxa"/>
          </w:tcPr>
          <w:p w14:paraId="717E0AB7" w14:textId="77777777" w:rsidR="004F1048" w:rsidRPr="004F1048" w:rsidRDefault="004F1048" w:rsidP="004F1048">
            <w:pPr>
              <w:rPr>
                <w:rFonts w:cs="Arial"/>
              </w:rPr>
            </w:pPr>
          </w:p>
        </w:tc>
      </w:tr>
    </w:tbl>
    <w:p w14:paraId="3EFC7022" w14:textId="77777777" w:rsidR="004F1048" w:rsidRPr="004F1048" w:rsidRDefault="004F1048" w:rsidP="004F1048">
      <w:pPr>
        <w:rPr>
          <w:rFonts w:cs="Arial"/>
        </w:rPr>
      </w:pPr>
    </w:p>
    <w:p w14:paraId="7566A2C9" w14:textId="128A4CF5" w:rsidR="004F1048" w:rsidRPr="004F1048" w:rsidRDefault="00904226" w:rsidP="004F1048">
      <w:pPr>
        <w:rPr>
          <w:rFonts w:cs="Arial"/>
          <w:b/>
          <w:i/>
        </w:rPr>
      </w:pPr>
      <w:r>
        <w:rPr>
          <w:rFonts w:cs="Arial"/>
          <w:b/>
          <w:i/>
        </w:rPr>
        <w:t>Izvajalec 1</w:t>
      </w:r>
      <w:r w:rsidR="004F1048"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F1048" w:rsidRPr="004F1048" w14:paraId="4C96DE4E" w14:textId="77777777" w:rsidTr="007656AB">
        <w:tc>
          <w:tcPr>
            <w:tcW w:w="3982" w:type="dxa"/>
          </w:tcPr>
          <w:p w14:paraId="7D80026F" w14:textId="77777777" w:rsidR="004F1048" w:rsidRPr="004F1048" w:rsidRDefault="004F1048" w:rsidP="004F1048">
            <w:pPr>
              <w:jc w:val="center"/>
              <w:rPr>
                <w:rFonts w:cs="Arial"/>
                <w:b/>
              </w:rPr>
            </w:pPr>
            <w:r w:rsidRPr="004F1048">
              <w:rPr>
                <w:rFonts w:cs="Arial"/>
                <w:b/>
              </w:rPr>
              <w:t>Imenovanje</w:t>
            </w:r>
          </w:p>
        </w:tc>
        <w:tc>
          <w:tcPr>
            <w:tcW w:w="2795" w:type="dxa"/>
          </w:tcPr>
          <w:p w14:paraId="32EA619F" w14:textId="77777777" w:rsidR="004F1048" w:rsidRPr="004F1048" w:rsidRDefault="004F1048" w:rsidP="004F1048">
            <w:pPr>
              <w:jc w:val="center"/>
              <w:rPr>
                <w:rFonts w:cs="Arial"/>
                <w:b/>
              </w:rPr>
            </w:pPr>
            <w:r w:rsidRPr="004F1048">
              <w:rPr>
                <w:rFonts w:cs="Arial"/>
                <w:b/>
              </w:rPr>
              <w:t>Ime in priimek</w:t>
            </w:r>
          </w:p>
        </w:tc>
        <w:tc>
          <w:tcPr>
            <w:tcW w:w="2245" w:type="dxa"/>
          </w:tcPr>
          <w:p w14:paraId="64AFEFFE" w14:textId="77777777" w:rsidR="004F1048" w:rsidRPr="004F1048" w:rsidRDefault="004F1048" w:rsidP="004F1048">
            <w:pPr>
              <w:jc w:val="center"/>
              <w:rPr>
                <w:rFonts w:cs="Arial"/>
                <w:b/>
              </w:rPr>
            </w:pPr>
            <w:r w:rsidRPr="004F1048">
              <w:rPr>
                <w:rFonts w:cs="Arial"/>
                <w:b/>
              </w:rPr>
              <w:t>Kontaktni podatki</w:t>
            </w:r>
          </w:p>
        </w:tc>
      </w:tr>
      <w:tr w:rsidR="004F1048" w:rsidRPr="004F1048" w14:paraId="2FF00ED7" w14:textId="77777777" w:rsidTr="007656AB">
        <w:tc>
          <w:tcPr>
            <w:tcW w:w="3982" w:type="dxa"/>
          </w:tcPr>
          <w:p w14:paraId="52DB39EA" w14:textId="2476629B" w:rsidR="004F1048" w:rsidRPr="004F1048" w:rsidRDefault="00904226" w:rsidP="004F1048">
            <w:pPr>
              <w:rPr>
                <w:rFonts w:cs="Arial"/>
              </w:rPr>
            </w:pPr>
            <w:r>
              <w:rPr>
                <w:rFonts w:cs="Arial"/>
              </w:rPr>
              <w:t>Skrbnik okvirnega sporazuma</w:t>
            </w:r>
            <w:r w:rsidR="004F1048" w:rsidRPr="004F1048">
              <w:rPr>
                <w:rFonts w:cs="Arial"/>
              </w:rPr>
              <w:t>:</w:t>
            </w:r>
          </w:p>
        </w:tc>
        <w:tc>
          <w:tcPr>
            <w:tcW w:w="2795" w:type="dxa"/>
          </w:tcPr>
          <w:p w14:paraId="3F49AF35" w14:textId="77777777" w:rsidR="004F1048" w:rsidRPr="004F1048" w:rsidRDefault="004F1048" w:rsidP="004F1048">
            <w:pPr>
              <w:rPr>
                <w:rFonts w:cs="Arial"/>
              </w:rPr>
            </w:pPr>
          </w:p>
        </w:tc>
        <w:tc>
          <w:tcPr>
            <w:tcW w:w="2245" w:type="dxa"/>
          </w:tcPr>
          <w:p w14:paraId="08D35EFF" w14:textId="77777777" w:rsidR="004F1048" w:rsidRPr="004F1048" w:rsidRDefault="004F1048" w:rsidP="004F1048">
            <w:pPr>
              <w:rPr>
                <w:rFonts w:cs="Arial"/>
              </w:rPr>
            </w:pPr>
          </w:p>
        </w:tc>
      </w:tr>
      <w:tr w:rsidR="00F16B85" w:rsidRPr="004F1048" w14:paraId="014443DB" w14:textId="77777777" w:rsidTr="00A616E8">
        <w:tc>
          <w:tcPr>
            <w:tcW w:w="3982" w:type="dxa"/>
          </w:tcPr>
          <w:p w14:paraId="74FAE6FA" w14:textId="33862CD5"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1:</w:t>
            </w:r>
          </w:p>
        </w:tc>
        <w:tc>
          <w:tcPr>
            <w:tcW w:w="2795" w:type="dxa"/>
          </w:tcPr>
          <w:p w14:paraId="587C06E5" w14:textId="77777777" w:rsidR="00F16B85" w:rsidRPr="004F1048" w:rsidRDefault="00F16B85" w:rsidP="00A616E8">
            <w:pPr>
              <w:rPr>
                <w:rFonts w:cs="Arial"/>
              </w:rPr>
            </w:pPr>
          </w:p>
        </w:tc>
        <w:tc>
          <w:tcPr>
            <w:tcW w:w="2245" w:type="dxa"/>
          </w:tcPr>
          <w:p w14:paraId="2921659F" w14:textId="77777777" w:rsidR="00F16B85" w:rsidRPr="004F1048" w:rsidRDefault="00F16B85" w:rsidP="00A616E8">
            <w:pPr>
              <w:rPr>
                <w:rFonts w:cs="Arial"/>
              </w:rPr>
            </w:pPr>
          </w:p>
        </w:tc>
      </w:tr>
      <w:tr w:rsidR="004F1048" w:rsidRPr="004F1048" w14:paraId="333ED42D" w14:textId="77777777" w:rsidTr="007656AB">
        <w:tc>
          <w:tcPr>
            <w:tcW w:w="3982" w:type="dxa"/>
          </w:tcPr>
          <w:p w14:paraId="27761C68" w14:textId="0BD85BE5" w:rsidR="004F1048" w:rsidRPr="004F1048" w:rsidRDefault="007656AB" w:rsidP="00F16B85">
            <w:pPr>
              <w:rPr>
                <w:rFonts w:cs="Arial"/>
              </w:rPr>
            </w:pPr>
            <w:r>
              <w:rPr>
                <w:rFonts w:cs="Arial"/>
              </w:rPr>
              <w:t xml:space="preserve">Strokovni nadzornik </w:t>
            </w:r>
            <w:r w:rsidR="00F16B85">
              <w:rPr>
                <w:rFonts w:cs="Arial"/>
              </w:rPr>
              <w:t>za elektro dela</w:t>
            </w:r>
            <w:r w:rsidR="00812B30">
              <w:rPr>
                <w:rFonts w:cs="Arial"/>
              </w:rPr>
              <w:t>/vodja nadzora</w:t>
            </w:r>
            <w:r w:rsidR="00F16B85">
              <w:rPr>
                <w:rFonts w:cs="Arial"/>
              </w:rPr>
              <w:t xml:space="preserve"> – 2:</w:t>
            </w:r>
          </w:p>
        </w:tc>
        <w:tc>
          <w:tcPr>
            <w:tcW w:w="2795" w:type="dxa"/>
          </w:tcPr>
          <w:p w14:paraId="792C9480" w14:textId="77777777" w:rsidR="004F1048" w:rsidRPr="004F1048" w:rsidRDefault="004F1048" w:rsidP="004F1048">
            <w:pPr>
              <w:rPr>
                <w:rFonts w:cs="Arial"/>
              </w:rPr>
            </w:pPr>
          </w:p>
        </w:tc>
        <w:tc>
          <w:tcPr>
            <w:tcW w:w="2245" w:type="dxa"/>
          </w:tcPr>
          <w:p w14:paraId="3E49E0B8" w14:textId="77777777" w:rsidR="004F1048" w:rsidRPr="004F1048" w:rsidRDefault="004F1048" w:rsidP="004F1048">
            <w:pPr>
              <w:rPr>
                <w:rFonts w:cs="Arial"/>
              </w:rPr>
            </w:pPr>
          </w:p>
        </w:tc>
      </w:tr>
    </w:tbl>
    <w:p w14:paraId="5A3525C4" w14:textId="77777777" w:rsidR="007656AB" w:rsidRDefault="007656AB" w:rsidP="007656AB">
      <w:pPr>
        <w:rPr>
          <w:rFonts w:cs="Arial"/>
          <w:b/>
          <w:i/>
        </w:rPr>
      </w:pPr>
    </w:p>
    <w:p w14:paraId="245B331C" w14:textId="51675394" w:rsidR="007656AB" w:rsidRPr="004F1048" w:rsidRDefault="007656AB" w:rsidP="007656AB">
      <w:pPr>
        <w:rPr>
          <w:rFonts w:cs="Arial"/>
          <w:b/>
          <w:i/>
        </w:rPr>
      </w:pPr>
      <w:r>
        <w:rPr>
          <w:rFonts w:cs="Arial"/>
          <w:b/>
          <w:i/>
        </w:rPr>
        <w:t>Izvajalec 2</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325F6F57" w14:textId="77777777" w:rsidTr="00A616E8">
        <w:tc>
          <w:tcPr>
            <w:tcW w:w="3982" w:type="dxa"/>
          </w:tcPr>
          <w:p w14:paraId="59C47A22" w14:textId="77777777" w:rsidR="007656AB" w:rsidRPr="004F1048" w:rsidRDefault="007656AB" w:rsidP="00A616E8">
            <w:pPr>
              <w:jc w:val="center"/>
              <w:rPr>
                <w:rFonts w:cs="Arial"/>
                <w:b/>
              </w:rPr>
            </w:pPr>
            <w:r w:rsidRPr="004F1048">
              <w:rPr>
                <w:rFonts w:cs="Arial"/>
                <w:b/>
              </w:rPr>
              <w:t>Imenovanje</w:t>
            </w:r>
          </w:p>
        </w:tc>
        <w:tc>
          <w:tcPr>
            <w:tcW w:w="2795" w:type="dxa"/>
          </w:tcPr>
          <w:p w14:paraId="618E56B2" w14:textId="77777777" w:rsidR="007656AB" w:rsidRPr="004F1048" w:rsidRDefault="007656AB" w:rsidP="00A616E8">
            <w:pPr>
              <w:jc w:val="center"/>
              <w:rPr>
                <w:rFonts w:cs="Arial"/>
                <w:b/>
              </w:rPr>
            </w:pPr>
            <w:r w:rsidRPr="004F1048">
              <w:rPr>
                <w:rFonts w:cs="Arial"/>
                <w:b/>
              </w:rPr>
              <w:t>Ime in priimek</w:t>
            </w:r>
          </w:p>
        </w:tc>
        <w:tc>
          <w:tcPr>
            <w:tcW w:w="2245" w:type="dxa"/>
          </w:tcPr>
          <w:p w14:paraId="2CA0DD88" w14:textId="77777777" w:rsidR="007656AB" w:rsidRPr="004F1048" w:rsidRDefault="007656AB" w:rsidP="00A616E8">
            <w:pPr>
              <w:jc w:val="center"/>
              <w:rPr>
                <w:rFonts w:cs="Arial"/>
                <w:b/>
              </w:rPr>
            </w:pPr>
            <w:r w:rsidRPr="004F1048">
              <w:rPr>
                <w:rFonts w:cs="Arial"/>
                <w:b/>
              </w:rPr>
              <w:t>Kontaktni podatki</w:t>
            </w:r>
          </w:p>
        </w:tc>
      </w:tr>
      <w:tr w:rsidR="007656AB" w:rsidRPr="004F1048" w14:paraId="0499E730" w14:textId="77777777" w:rsidTr="00A616E8">
        <w:tc>
          <w:tcPr>
            <w:tcW w:w="3982" w:type="dxa"/>
          </w:tcPr>
          <w:p w14:paraId="123F3AA5"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1EB97DD9" w14:textId="77777777" w:rsidR="007656AB" w:rsidRPr="004F1048" w:rsidRDefault="007656AB" w:rsidP="00A616E8">
            <w:pPr>
              <w:rPr>
                <w:rFonts w:cs="Arial"/>
              </w:rPr>
            </w:pPr>
          </w:p>
        </w:tc>
        <w:tc>
          <w:tcPr>
            <w:tcW w:w="2245" w:type="dxa"/>
          </w:tcPr>
          <w:p w14:paraId="4D1DA042" w14:textId="77777777" w:rsidR="007656AB" w:rsidRPr="004F1048" w:rsidRDefault="007656AB" w:rsidP="00A616E8">
            <w:pPr>
              <w:rPr>
                <w:rFonts w:cs="Arial"/>
              </w:rPr>
            </w:pPr>
          </w:p>
        </w:tc>
      </w:tr>
      <w:tr w:rsidR="00F16B85" w:rsidRPr="004F1048" w14:paraId="14A06318" w14:textId="77777777" w:rsidTr="00A616E8">
        <w:tc>
          <w:tcPr>
            <w:tcW w:w="3982" w:type="dxa"/>
          </w:tcPr>
          <w:p w14:paraId="3B2D6B36" w14:textId="16A84FE7"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1:</w:t>
            </w:r>
          </w:p>
        </w:tc>
        <w:tc>
          <w:tcPr>
            <w:tcW w:w="2795" w:type="dxa"/>
          </w:tcPr>
          <w:p w14:paraId="5876C331" w14:textId="77777777" w:rsidR="00F16B85" w:rsidRPr="004F1048" w:rsidRDefault="00F16B85" w:rsidP="00A616E8">
            <w:pPr>
              <w:rPr>
                <w:rFonts w:cs="Arial"/>
              </w:rPr>
            </w:pPr>
          </w:p>
        </w:tc>
        <w:tc>
          <w:tcPr>
            <w:tcW w:w="2245" w:type="dxa"/>
          </w:tcPr>
          <w:p w14:paraId="5F2B2111" w14:textId="77777777" w:rsidR="00F16B85" w:rsidRPr="004F1048" w:rsidRDefault="00F16B85" w:rsidP="00A616E8">
            <w:pPr>
              <w:rPr>
                <w:rFonts w:cs="Arial"/>
              </w:rPr>
            </w:pPr>
          </w:p>
        </w:tc>
      </w:tr>
      <w:tr w:rsidR="00F16B85" w:rsidRPr="004F1048" w14:paraId="483C9855" w14:textId="77777777" w:rsidTr="00A616E8">
        <w:tc>
          <w:tcPr>
            <w:tcW w:w="3982" w:type="dxa"/>
          </w:tcPr>
          <w:p w14:paraId="680641FE" w14:textId="4DBEE23C"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2:</w:t>
            </w:r>
          </w:p>
        </w:tc>
        <w:tc>
          <w:tcPr>
            <w:tcW w:w="2795" w:type="dxa"/>
          </w:tcPr>
          <w:p w14:paraId="531EA8E7" w14:textId="77777777" w:rsidR="00F16B85" w:rsidRPr="004F1048" w:rsidRDefault="00F16B85" w:rsidP="00A616E8">
            <w:pPr>
              <w:rPr>
                <w:rFonts w:cs="Arial"/>
              </w:rPr>
            </w:pPr>
          </w:p>
        </w:tc>
        <w:tc>
          <w:tcPr>
            <w:tcW w:w="2245" w:type="dxa"/>
          </w:tcPr>
          <w:p w14:paraId="5A429AE1" w14:textId="77777777" w:rsidR="00F16B85" w:rsidRPr="004F1048" w:rsidRDefault="00F16B85" w:rsidP="00A616E8">
            <w:pPr>
              <w:rPr>
                <w:rFonts w:cs="Arial"/>
              </w:rPr>
            </w:pPr>
          </w:p>
        </w:tc>
      </w:tr>
    </w:tbl>
    <w:p w14:paraId="5076AE4F" w14:textId="77777777" w:rsidR="007656AB" w:rsidRDefault="007656AB" w:rsidP="007656AB">
      <w:pPr>
        <w:rPr>
          <w:rFonts w:cs="Arial"/>
          <w:b/>
          <w:i/>
        </w:rPr>
      </w:pPr>
    </w:p>
    <w:p w14:paraId="4D7E7040" w14:textId="24B39909" w:rsidR="007656AB" w:rsidRPr="004F1048" w:rsidRDefault="007656AB" w:rsidP="007656AB">
      <w:pPr>
        <w:rPr>
          <w:rFonts w:cs="Arial"/>
          <w:b/>
          <w:i/>
        </w:rPr>
      </w:pPr>
      <w:r>
        <w:rPr>
          <w:rFonts w:cs="Arial"/>
          <w:b/>
          <w:i/>
        </w:rPr>
        <w:t>Izvajalec 3</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0F087BF2" w14:textId="77777777" w:rsidTr="00A616E8">
        <w:tc>
          <w:tcPr>
            <w:tcW w:w="3982" w:type="dxa"/>
          </w:tcPr>
          <w:p w14:paraId="06A533E6" w14:textId="77777777" w:rsidR="007656AB" w:rsidRPr="004F1048" w:rsidRDefault="007656AB" w:rsidP="00A616E8">
            <w:pPr>
              <w:jc w:val="center"/>
              <w:rPr>
                <w:rFonts w:cs="Arial"/>
                <w:b/>
              </w:rPr>
            </w:pPr>
            <w:r w:rsidRPr="004F1048">
              <w:rPr>
                <w:rFonts w:cs="Arial"/>
                <w:b/>
              </w:rPr>
              <w:t>Imenovanje</w:t>
            </w:r>
          </w:p>
        </w:tc>
        <w:tc>
          <w:tcPr>
            <w:tcW w:w="2795" w:type="dxa"/>
          </w:tcPr>
          <w:p w14:paraId="0AC4C092" w14:textId="77777777" w:rsidR="007656AB" w:rsidRPr="004F1048" w:rsidRDefault="007656AB" w:rsidP="00A616E8">
            <w:pPr>
              <w:jc w:val="center"/>
              <w:rPr>
                <w:rFonts w:cs="Arial"/>
                <w:b/>
              </w:rPr>
            </w:pPr>
            <w:r w:rsidRPr="004F1048">
              <w:rPr>
                <w:rFonts w:cs="Arial"/>
                <w:b/>
              </w:rPr>
              <w:t>Ime in priimek</w:t>
            </w:r>
          </w:p>
        </w:tc>
        <w:tc>
          <w:tcPr>
            <w:tcW w:w="2245" w:type="dxa"/>
          </w:tcPr>
          <w:p w14:paraId="391C557D" w14:textId="77777777" w:rsidR="007656AB" w:rsidRPr="004F1048" w:rsidRDefault="007656AB" w:rsidP="00A616E8">
            <w:pPr>
              <w:jc w:val="center"/>
              <w:rPr>
                <w:rFonts w:cs="Arial"/>
                <w:b/>
              </w:rPr>
            </w:pPr>
            <w:r w:rsidRPr="004F1048">
              <w:rPr>
                <w:rFonts w:cs="Arial"/>
                <w:b/>
              </w:rPr>
              <w:t>Kontaktni podatki</w:t>
            </w:r>
          </w:p>
        </w:tc>
      </w:tr>
      <w:tr w:rsidR="007656AB" w:rsidRPr="004F1048" w14:paraId="2D9088FE" w14:textId="77777777" w:rsidTr="00A616E8">
        <w:tc>
          <w:tcPr>
            <w:tcW w:w="3982" w:type="dxa"/>
          </w:tcPr>
          <w:p w14:paraId="5387BD18"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196E14D1" w14:textId="77777777" w:rsidR="007656AB" w:rsidRPr="004F1048" w:rsidRDefault="007656AB" w:rsidP="00A616E8">
            <w:pPr>
              <w:rPr>
                <w:rFonts w:cs="Arial"/>
              </w:rPr>
            </w:pPr>
          </w:p>
        </w:tc>
        <w:tc>
          <w:tcPr>
            <w:tcW w:w="2245" w:type="dxa"/>
          </w:tcPr>
          <w:p w14:paraId="2F215A43" w14:textId="77777777" w:rsidR="007656AB" w:rsidRPr="004F1048" w:rsidRDefault="007656AB" w:rsidP="00A616E8">
            <w:pPr>
              <w:rPr>
                <w:rFonts w:cs="Arial"/>
              </w:rPr>
            </w:pPr>
          </w:p>
        </w:tc>
      </w:tr>
      <w:tr w:rsidR="00F16B85" w:rsidRPr="004F1048" w14:paraId="4B9EC244" w14:textId="77777777" w:rsidTr="00A616E8">
        <w:tc>
          <w:tcPr>
            <w:tcW w:w="3982" w:type="dxa"/>
          </w:tcPr>
          <w:p w14:paraId="300BB67B" w14:textId="7FB9BD52"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1:</w:t>
            </w:r>
          </w:p>
        </w:tc>
        <w:tc>
          <w:tcPr>
            <w:tcW w:w="2795" w:type="dxa"/>
          </w:tcPr>
          <w:p w14:paraId="4C645B6F" w14:textId="77777777" w:rsidR="00F16B85" w:rsidRPr="004F1048" w:rsidRDefault="00F16B85" w:rsidP="00A616E8">
            <w:pPr>
              <w:rPr>
                <w:rFonts w:cs="Arial"/>
              </w:rPr>
            </w:pPr>
          </w:p>
        </w:tc>
        <w:tc>
          <w:tcPr>
            <w:tcW w:w="2245" w:type="dxa"/>
          </w:tcPr>
          <w:p w14:paraId="4114877E" w14:textId="77777777" w:rsidR="00F16B85" w:rsidRPr="004F1048" w:rsidRDefault="00F16B85" w:rsidP="00A616E8">
            <w:pPr>
              <w:rPr>
                <w:rFonts w:cs="Arial"/>
              </w:rPr>
            </w:pPr>
          </w:p>
        </w:tc>
      </w:tr>
      <w:tr w:rsidR="00F16B85" w:rsidRPr="004F1048" w14:paraId="188CD479" w14:textId="77777777" w:rsidTr="00A616E8">
        <w:tc>
          <w:tcPr>
            <w:tcW w:w="3982" w:type="dxa"/>
          </w:tcPr>
          <w:p w14:paraId="248F8E36" w14:textId="33FE0D94"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2:</w:t>
            </w:r>
          </w:p>
        </w:tc>
        <w:tc>
          <w:tcPr>
            <w:tcW w:w="2795" w:type="dxa"/>
          </w:tcPr>
          <w:p w14:paraId="324F697C" w14:textId="77777777" w:rsidR="00F16B85" w:rsidRPr="004F1048" w:rsidRDefault="00F16B85" w:rsidP="00A616E8">
            <w:pPr>
              <w:rPr>
                <w:rFonts w:cs="Arial"/>
              </w:rPr>
            </w:pPr>
          </w:p>
        </w:tc>
        <w:tc>
          <w:tcPr>
            <w:tcW w:w="2245" w:type="dxa"/>
          </w:tcPr>
          <w:p w14:paraId="2B8E98E8" w14:textId="77777777" w:rsidR="00F16B85" w:rsidRPr="004F1048" w:rsidRDefault="00F16B85" w:rsidP="00A616E8">
            <w:pPr>
              <w:rPr>
                <w:rFonts w:cs="Arial"/>
              </w:rPr>
            </w:pPr>
          </w:p>
        </w:tc>
      </w:tr>
    </w:tbl>
    <w:p w14:paraId="043AA4B4" w14:textId="77777777" w:rsidR="007656AB" w:rsidRDefault="007656AB" w:rsidP="007656AB">
      <w:pPr>
        <w:rPr>
          <w:rFonts w:cs="Arial"/>
          <w:b/>
          <w:i/>
        </w:rPr>
      </w:pPr>
    </w:p>
    <w:p w14:paraId="3CD304F5" w14:textId="578D4095" w:rsidR="007656AB" w:rsidRPr="004F1048" w:rsidRDefault="007656AB" w:rsidP="007656AB">
      <w:pPr>
        <w:rPr>
          <w:rFonts w:cs="Arial"/>
          <w:b/>
          <w:i/>
        </w:rPr>
      </w:pPr>
      <w:r>
        <w:rPr>
          <w:rFonts w:cs="Arial"/>
          <w:b/>
          <w:i/>
        </w:rPr>
        <w:t>Izvajalec 4</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62CA46E5" w14:textId="77777777" w:rsidTr="00A616E8">
        <w:tc>
          <w:tcPr>
            <w:tcW w:w="3982" w:type="dxa"/>
          </w:tcPr>
          <w:p w14:paraId="067211CF" w14:textId="77777777" w:rsidR="007656AB" w:rsidRPr="004F1048" w:rsidRDefault="007656AB" w:rsidP="00A616E8">
            <w:pPr>
              <w:jc w:val="center"/>
              <w:rPr>
                <w:rFonts w:cs="Arial"/>
                <w:b/>
              </w:rPr>
            </w:pPr>
            <w:r w:rsidRPr="004F1048">
              <w:rPr>
                <w:rFonts w:cs="Arial"/>
                <w:b/>
              </w:rPr>
              <w:t>Imenovanje</w:t>
            </w:r>
          </w:p>
        </w:tc>
        <w:tc>
          <w:tcPr>
            <w:tcW w:w="2795" w:type="dxa"/>
          </w:tcPr>
          <w:p w14:paraId="6121EDC4" w14:textId="77777777" w:rsidR="007656AB" w:rsidRPr="004F1048" w:rsidRDefault="007656AB" w:rsidP="00A616E8">
            <w:pPr>
              <w:jc w:val="center"/>
              <w:rPr>
                <w:rFonts w:cs="Arial"/>
                <w:b/>
              </w:rPr>
            </w:pPr>
            <w:r w:rsidRPr="004F1048">
              <w:rPr>
                <w:rFonts w:cs="Arial"/>
                <w:b/>
              </w:rPr>
              <w:t>Ime in priimek</w:t>
            </w:r>
          </w:p>
        </w:tc>
        <w:tc>
          <w:tcPr>
            <w:tcW w:w="2245" w:type="dxa"/>
          </w:tcPr>
          <w:p w14:paraId="6DAB618D" w14:textId="77777777" w:rsidR="007656AB" w:rsidRPr="004F1048" w:rsidRDefault="007656AB" w:rsidP="00A616E8">
            <w:pPr>
              <w:jc w:val="center"/>
              <w:rPr>
                <w:rFonts w:cs="Arial"/>
                <w:b/>
              </w:rPr>
            </w:pPr>
            <w:r w:rsidRPr="004F1048">
              <w:rPr>
                <w:rFonts w:cs="Arial"/>
                <w:b/>
              </w:rPr>
              <w:t>Kontaktni podatki</w:t>
            </w:r>
          </w:p>
        </w:tc>
      </w:tr>
      <w:tr w:rsidR="007656AB" w:rsidRPr="004F1048" w14:paraId="51AD6706" w14:textId="77777777" w:rsidTr="00A616E8">
        <w:tc>
          <w:tcPr>
            <w:tcW w:w="3982" w:type="dxa"/>
          </w:tcPr>
          <w:p w14:paraId="050EB5F5" w14:textId="77777777" w:rsidR="007656AB" w:rsidRPr="004F1048" w:rsidRDefault="007656AB" w:rsidP="00A616E8">
            <w:pPr>
              <w:rPr>
                <w:rFonts w:cs="Arial"/>
              </w:rPr>
            </w:pPr>
            <w:r>
              <w:rPr>
                <w:rFonts w:cs="Arial"/>
              </w:rPr>
              <w:lastRenderedPageBreak/>
              <w:t>Skrbnik okvirnega sporazuma</w:t>
            </w:r>
            <w:r w:rsidRPr="004F1048">
              <w:rPr>
                <w:rFonts w:cs="Arial"/>
              </w:rPr>
              <w:t>:</w:t>
            </w:r>
          </w:p>
        </w:tc>
        <w:tc>
          <w:tcPr>
            <w:tcW w:w="2795" w:type="dxa"/>
          </w:tcPr>
          <w:p w14:paraId="206727A9" w14:textId="77777777" w:rsidR="007656AB" w:rsidRPr="004F1048" w:rsidRDefault="007656AB" w:rsidP="00A616E8">
            <w:pPr>
              <w:rPr>
                <w:rFonts w:cs="Arial"/>
              </w:rPr>
            </w:pPr>
          </w:p>
        </w:tc>
        <w:tc>
          <w:tcPr>
            <w:tcW w:w="2245" w:type="dxa"/>
          </w:tcPr>
          <w:p w14:paraId="306945F4" w14:textId="77777777" w:rsidR="007656AB" w:rsidRPr="004F1048" w:rsidRDefault="007656AB" w:rsidP="00A616E8">
            <w:pPr>
              <w:rPr>
                <w:rFonts w:cs="Arial"/>
              </w:rPr>
            </w:pPr>
          </w:p>
        </w:tc>
      </w:tr>
      <w:tr w:rsidR="00F16B85" w:rsidRPr="004F1048" w14:paraId="4D53D220" w14:textId="77777777" w:rsidTr="00A616E8">
        <w:tc>
          <w:tcPr>
            <w:tcW w:w="3982" w:type="dxa"/>
          </w:tcPr>
          <w:p w14:paraId="34CEE9E5" w14:textId="4F6731A7"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1:</w:t>
            </w:r>
          </w:p>
        </w:tc>
        <w:tc>
          <w:tcPr>
            <w:tcW w:w="2795" w:type="dxa"/>
          </w:tcPr>
          <w:p w14:paraId="00EFD37B" w14:textId="77777777" w:rsidR="00F16B85" w:rsidRPr="004F1048" w:rsidRDefault="00F16B85" w:rsidP="00A616E8">
            <w:pPr>
              <w:rPr>
                <w:rFonts w:cs="Arial"/>
              </w:rPr>
            </w:pPr>
          </w:p>
        </w:tc>
        <w:tc>
          <w:tcPr>
            <w:tcW w:w="2245" w:type="dxa"/>
          </w:tcPr>
          <w:p w14:paraId="0B90CEA2" w14:textId="77777777" w:rsidR="00F16B85" w:rsidRPr="004F1048" w:rsidRDefault="00F16B85" w:rsidP="00A616E8">
            <w:pPr>
              <w:rPr>
                <w:rFonts w:cs="Arial"/>
              </w:rPr>
            </w:pPr>
          </w:p>
        </w:tc>
      </w:tr>
      <w:tr w:rsidR="00F16B85" w:rsidRPr="004F1048" w14:paraId="31464250" w14:textId="77777777" w:rsidTr="00A616E8">
        <w:tc>
          <w:tcPr>
            <w:tcW w:w="3982" w:type="dxa"/>
          </w:tcPr>
          <w:p w14:paraId="23B10096" w14:textId="69C7F599"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2:</w:t>
            </w:r>
          </w:p>
        </w:tc>
        <w:tc>
          <w:tcPr>
            <w:tcW w:w="2795" w:type="dxa"/>
          </w:tcPr>
          <w:p w14:paraId="58704C50" w14:textId="77777777" w:rsidR="00F16B85" w:rsidRPr="004F1048" w:rsidRDefault="00F16B85" w:rsidP="00A616E8">
            <w:pPr>
              <w:rPr>
                <w:rFonts w:cs="Arial"/>
              </w:rPr>
            </w:pPr>
          </w:p>
        </w:tc>
        <w:tc>
          <w:tcPr>
            <w:tcW w:w="2245" w:type="dxa"/>
          </w:tcPr>
          <w:p w14:paraId="672C8063" w14:textId="77777777" w:rsidR="00F16B85" w:rsidRPr="004F1048" w:rsidRDefault="00F16B85" w:rsidP="00A616E8">
            <w:pPr>
              <w:rPr>
                <w:rFonts w:cs="Arial"/>
              </w:rPr>
            </w:pPr>
          </w:p>
        </w:tc>
      </w:tr>
    </w:tbl>
    <w:p w14:paraId="63175D9B" w14:textId="77777777" w:rsidR="007656AB" w:rsidRDefault="007656AB" w:rsidP="007656AB">
      <w:pPr>
        <w:rPr>
          <w:rFonts w:cs="Arial"/>
          <w:b/>
          <w:i/>
        </w:rPr>
      </w:pPr>
    </w:p>
    <w:p w14:paraId="449FB44B" w14:textId="6C5C65BA" w:rsidR="007656AB" w:rsidRPr="004F1048" w:rsidRDefault="007656AB" w:rsidP="007656AB">
      <w:pPr>
        <w:rPr>
          <w:rFonts w:cs="Arial"/>
          <w:b/>
          <w:i/>
        </w:rPr>
      </w:pPr>
      <w:r>
        <w:rPr>
          <w:rFonts w:cs="Arial"/>
          <w:b/>
          <w:i/>
        </w:rPr>
        <w:t>Izvajalec 5</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18880C87" w14:textId="77777777" w:rsidTr="00A616E8">
        <w:tc>
          <w:tcPr>
            <w:tcW w:w="3982" w:type="dxa"/>
          </w:tcPr>
          <w:p w14:paraId="3DD472C5" w14:textId="77777777" w:rsidR="007656AB" w:rsidRPr="004F1048" w:rsidRDefault="007656AB" w:rsidP="00A616E8">
            <w:pPr>
              <w:jc w:val="center"/>
              <w:rPr>
                <w:rFonts w:cs="Arial"/>
                <w:b/>
              </w:rPr>
            </w:pPr>
            <w:r w:rsidRPr="004F1048">
              <w:rPr>
                <w:rFonts w:cs="Arial"/>
                <w:b/>
              </w:rPr>
              <w:t>Imenovanje</w:t>
            </w:r>
          </w:p>
        </w:tc>
        <w:tc>
          <w:tcPr>
            <w:tcW w:w="2795" w:type="dxa"/>
          </w:tcPr>
          <w:p w14:paraId="1A43BB06" w14:textId="77777777" w:rsidR="007656AB" w:rsidRPr="004F1048" w:rsidRDefault="007656AB" w:rsidP="00A616E8">
            <w:pPr>
              <w:jc w:val="center"/>
              <w:rPr>
                <w:rFonts w:cs="Arial"/>
                <w:b/>
              </w:rPr>
            </w:pPr>
            <w:r w:rsidRPr="004F1048">
              <w:rPr>
                <w:rFonts w:cs="Arial"/>
                <w:b/>
              </w:rPr>
              <w:t>Ime in priimek</w:t>
            </w:r>
          </w:p>
        </w:tc>
        <w:tc>
          <w:tcPr>
            <w:tcW w:w="2245" w:type="dxa"/>
          </w:tcPr>
          <w:p w14:paraId="336A8549" w14:textId="77777777" w:rsidR="007656AB" w:rsidRPr="004F1048" w:rsidRDefault="007656AB" w:rsidP="00A616E8">
            <w:pPr>
              <w:jc w:val="center"/>
              <w:rPr>
                <w:rFonts w:cs="Arial"/>
                <w:b/>
              </w:rPr>
            </w:pPr>
            <w:r w:rsidRPr="004F1048">
              <w:rPr>
                <w:rFonts w:cs="Arial"/>
                <w:b/>
              </w:rPr>
              <w:t>Kontaktni podatki</w:t>
            </w:r>
          </w:p>
        </w:tc>
      </w:tr>
      <w:tr w:rsidR="007656AB" w:rsidRPr="004F1048" w14:paraId="038E15C0" w14:textId="77777777" w:rsidTr="00A616E8">
        <w:tc>
          <w:tcPr>
            <w:tcW w:w="3982" w:type="dxa"/>
          </w:tcPr>
          <w:p w14:paraId="365543B3"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00130DC3" w14:textId="77777777" w:rsidR="007656AB" w:rsidRPr="004F1048" w:rsidRDefault="007656AB" w:rsidP="00A616E8">
            <w:pPr>
              <w:rPr>
                <w:rFonts w:cs="Arial"/>
              </w:rPr>
            </w:pPr>
          </w:p>
        </w:tc>
        <w:tc>
          <w:tcPr>
            <w:tcW w:w="2245" w:type="dxa"/>
          </w:tcPr>
          <w:p w14:paraId="76039C3F" w14:textId="77777777" w:rsidR="007656AB" w:rsidRPr="004F1048" w:rsidRDefault="007656AB" w:rsidP="00A616E8">
            <w:pPr>
              <w:rPr>
                <w:rFonts w:cs="Arial"/>
              </w:rPr>
            </w:pPr>
          </w:p>
        </w:tc>
      </w:tr>
      <w:tr w:rsidR="00F16B85" w:rsidRPr="004F1048" w14:paraId="42581AD3" w14:textId="77777777" w:rsidTr="00A616E8">
        <w:tc>
          <w:tcPr>
            <w:tcW w:w="3982" w:type="dxa"/>
          </w:tcPr>
          <w:p w14:paraId="1075B12C" w14:textId="242624AF"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1:</w:t>
            </w:r>
          </w:p>
        </w:tc>
        <w:tc>
          <w:tcPr>
            <w:tcW w:w="2795" w:type="dxa"/>
          </w:tcPr>
          <w:p w14:paraId="0E1AA547" w14:textId="77777777" w:rsidR="00F16B85" w:rsidRPr="004F1048" w:rsidRDefault="00F16B85" w:rsidP="00A616E8">
            <w:pPr>
              <w:rPr>
                <w:rFonts w:cs="Arial"/>
              </w:rPr>
            </w:pPr>
          </w:p>
        </w:tc>
        <w:tc>
          <w:tcPr>
            <w:tcW w:w="2245" w:type="dxa"/>
          </w:tcPr>
          <w:p w14:paraId="2F43426D" w14:textId="77777777" w:rsidR="00F16B85" w:rsidRPr="004F1048" w:rsidRDefault="00F16B85" w:rsidP="00A616E8">
            <w:pPr>
              <w:rPr>
                <w:rFonts w:cs="Arial"/>
              </w:rPr>
            </w:pPr>
          </w:p>
        </w:tc>
      </w:tr>
      <w:tr w:rsidR="00F16B85" w:rsidRPr="004F1048" w14:paraId="1C76262F" w14:textId="77777777" w:rsidTr="00A616E8">
        <w:tc>
          <w:tcPr>
            <w:tcW w:w="3982" w:type="dxa"/>
          </w:tcPr>
          <w:p w14:paraId="4909F894" w14:textId="6494A82A" w:rsidR="00F16B85" w:rsidRPr="004F1048" w:rsidRDefault="00F16B85" w:rsidP="00A616E8">
            <w:pPr>
              <w:rPr>
                <w:rFonts w:cs="Arial"/>
              </w:rPr>
            </w:pPr>
            <w:r>
              <w:rPr>
                <w:rFonts w:cs="Arial"/>
              </w:rPr>
              <w:t>Strokovni nadzornik za elektro dela</w:t>
            </w:r>
            <w:r w:rsidR="00812B30">
              <w:rPr>
                <w:rFonts w:cs="Arial"/>
              </w:rPr>
              <w:t>/vodja nadzora</w:t>
            </w:r>
            <w:r>
              <w:rPr>
                <w:rFonts w:cs="Arial"/>
              </w:rPr>
              <w:t xml:space="preserve"> – 2:</w:t>
            </w:r>
          </w:p>
        </w:tc>
        <w:tc>
          <w:tcPr>
            <w:tcW w:w="2795" w:type="dxa"/>
          </w:tcPr>
          <w:p w14:paraId="1E921D22" w14:textId="77777777" w:rsidR="00F16B85" w:rsidRPr="004F1048" w:rsidRDefault="00F16B85" w:rsidP="00A616E8">
            <w:pPr>
              <w:rPr>
                <w:rFonts w:cs="Arial"/>
              </w:rPr>
            </w:pPr>
          </w:p>
        </w:tc>
        <w:tc>
          <w:tcPr>
            <w:tcW w:w="2245" w:type="dxa"/>
          </w:tcPr>
          <w:p w14:paraId="6674733F" w14:textId="77777777" w:rsidR="00F16B85" w:rsidRPr="004F1048" w:rsidRDefault="00F16B85" w:rsidP="00A616E8">
            <w:pPr>
              <w:rPr>
                <w:rFonts w:cs="Arial"/>
              </w:rPr>
            </w:pPr>
          </w:p>
        </w:tc>
      </w:tr>
    </w:tbl>
    <w:p w14:paraId="4F6CCC47" w14:textId="77777777" w:rsidR="00BC7AA6" w:rsidRDefault="00BC7AA6" w:rsidP="00BC7AA6">
      <w:bookmarkStart w:id="16" w:name="_Toc70063803"/>
      <w:bookmarkStart w:id="17" w:name="_Toc72752557"/>
    </w:p>
    <w:p w14:paraId="08DCFE99" w14:textId="0F0F0CDA" w:rsidR="007656AB" w:rsidRDefault="007656AB" w:rsidP="00170F33">
      <w:pPr>
        <w:pStyle w:val="Naslov1"/>
      </w:pPr>
      <w:bookmarkStart w:id="18" w:name="_Toc82609850"/>
      <w:r w:rsidRPr="004B4730">
        <w:t>KRŠITVE POGODBENIH DOLOČIL</w:t>
      </w:r>
      <w:bookmarkEnd w:id="16"/>
      <w:bookmarkEnd w:id="17"/>
      <w:bookmarkEnd w:id="18"/>
    </w:p>
    <w:p w14:paraId="786193A6" w14:textId="77777777" w:rsidR="0054747A" w:rsidRPr="0054747A" w:rsidRDefault="0054747A" w:rsidP="0054747A"/>
    <w:p w14:paraId="211FDF1E" w14:textId="77777777" w:rsidR="007656AB" w:rsidRPr="004B4730" w:rsidRDefault="007656AB" w:rsidP="007656AB">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5EBF49D4" w14:textId="77777777" w:rsidR="007656AB" w:rsidRPr="004B4730" w:rsidRDefault="007656AB" w:rsidP="007656AB">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B80323D" w14:textId="2F1B8814" w:rsidR="007656AB" w:rsidRDefault="007656AB" w:rsidP="007656AB">
      <w:pPr>
        <w:pStyle w:val="Odstavekseznama"/>
        <w:numPr>
          <w:ilvl w:val="0"/>
          <w:numId w:val="48"/>
        </w:numPr>
        <w:spacing w:line="240" w:lineRule="auto"/>
        <w:rPr>
          <w:rFonts w:asciiTheme="minorHAnsi" w:hAnsiTheme="minorHAnsi" w:cstheme="minorHAnsi"/>
        </w:rPr>
      </w:pPr>
      <w:r>
        <w:rPr>
          <w:rFonts w:asciiTheme="minorHAnsi" w:hAnsiTheme="minorHAnsi" w:cstheme="minorHAnsi"/>
        </w:rPr>
        <w:t>se trikrat (3) zaporedoma ne odzove na povabilo k predložitvi ponudbe iz 2. faze postopka</w:t>
      </w:r>
      <w:r w:rsidRPr="00394C39">
        <w:rPr>
          <w:rFonts w:asciiTheme="minorHAnsi" w:hAnsiTheme="minorHAnsi" w:cstheme="minorHAnsi"/>
        </w:rPr>
        <w:t>;</w:t>
      </w:r>
    </w:p>
    <w:p w14:paraId="30144167" w14:textId="1B60F56D" w:rsidR="007656AB" w:rsidRDefault="007656AB" w:rsidP="007656AB">
      <w:pPr>
        <w:pStyle w:val="Odstavekseznama"/>
        <w:numPr>
          <w:ilvl w:val="0"/>
          <w:numId w:val="48"/>
        </w:numPr>
        <w:spacing w:line="240" w:lineRule="auto"/>
        <w:rPr>
          <w:rFonts w:asciiTheme="minorHAnsi" w:hAnsiTheme="minorHAnsi" w:cstheme="minorHAnsi"/>
        </w:rPr>
      </w:pPr>
      <w:r>
        <w:rPr>
          <w:rFonts w:asciiTheme="minorHAnsi" w:hAnsiTheme="minorHAnsi" w:cstheme="minorHAnsi"/>
        </w:rPr>
        <w:t>svojih obveznosti po tem okvirnem sporazumu ne izpolni tudi po dodatnem pozivu s strani naročnika;</w:t>
      </w:r>
    </w:p>
    <w:p w14:paraId="141DCDFC" w14:textId="77777777" w:rsidR="007656AB" w:rsidRDefault="007656AB" w:rsidP="007656AB">
      <w:pPr>
        <w:pStyle w:val="Odstavekseznama"/>
        <w:numPr>
          <w:ilvl w:val="0"/>
          <w:numId w:val="48"/>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386D0C1F" w14:textId="77777777" w:rsidR="007656AB" w:rsidRPr="00394C39" w:rsidRDefault="007656AB" w:rsidP="007656AB">
      <w:pPr>
        <w:pStyle w:val="Odstavekseznama"/>
        <w:numPr>
          <w:ilvl w:val="0"/>
          <w:numId w:val="48"/>
        </w:numPr>
        <w:spacing w:line="240" w:lineRule="auto"/>
        <w:rPr>
          <w:rFonts w:asciiTheme="minorHAnsi" w:hAnsiTheme="minorHAnsi" w:cstheme="minorHAnsi"/>
        </w:rPr>
      </w:pPr>
      <w:r w:rsidRPr="00394C39">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A76C931" w14:textId="57120CBF" w:rsidR="007656AB" w:rsidRPr="004B4730" w:rsidRDefault="007656AB" w:rsidP="007656AB">
      <w:pPr>
        <w:rPr>
          <w:rFonts w:asciiTheme="minorHAnsi" w:hAnsiTheme="minorHAnsi" w:cstheme="minorHAnsi"/>
        </w:rPr>
      </w:pPr>
      <w:r w:rsidRPr="004B4730">
        <w:rPr>
          <w:rFonts w:asciiTheme="minorHAnsi" w:hAnsiTheme="minorHAnsi" w:cstheme="minorHAnsi"/>
        </w:rPr>
        <w:t xml:space="preserve">lahko naročnik odstopi od </w:t>
      </w:r>
      <w:r>
        <w:rPr>
          <w:rFonts w:asciiTheme="minorHAnsi" w:hAnsiTheme="minorHAnsi" w:cstheme="minorHAnsi"/>
        </w:rPr>
        <w:t>tega okvirnega sporazuma</w:t>
      </w:r>
      <w:r w:rsidRPr="004B4730">
        <w:rPr>
          <w:rFonts w:asciiTheme="minorHAnsi" w:hAnsiTheme="minorHAnsi" w:cstheme="minorHAnsi"/>
        </w:rPr>
        <w:t xml:space="preserve"> brez odpovednega roka in brez </w:t>
      </w:r>
      <w:r w:rsidR="00812B30">
        <w:rPr>
          <w:rFonts w:asciiTheme="minorHAnsi" w:hAnsiTheme="minorHAnsi" w:cstheme="minorHAnsi"/>
        </w:rPr>
        <w:t xml:space="preserve">plačila kakršnih koli </w:t>
      </w:r>
      <w:r w:rsidRPr="004B4730">
        <w:rPr>
          <w:rFonts w:asciiTheme="minorHAnsi" w:hAnsiTheme="minorHAnsi" w:cstheme="minorHAnsi"/>
        </w:rPr>
        <w:t>stroškov izvajalc</w:t>
      </w:r>
      <w:r w:rsidR="00812B30">
        <w:rPr>
          <w:rFonts w:asciiTheme="minorHAnsi" w:hAnsiTheme="minorHAnsi" w:cstheme="minorHAnsi"/>
        </w:rPr>
        <w:t>u</w:t>
      </w:r>
      <w:r w:rsidRPr="004B4730">
        <w:rPr>
          <w:rFonts w:asciiTheme="minorHAnsi" w:hAnsiTheme="minorHAnsi" w:cstheme="minorHAnsi"/>
        </w:rPr>
        <w:t xml:space="preserve"> povezanih z odpovedjo </w:t>
      </w:r>
      <w:r>
        <w:rPr>
          <w:rFonts w:asciiTheme="minorHAnsi" w:hAnsiTheme="minorHAnsi" w:cstheme="minorHAnsi"/>
        </w:rPr>
        <w:t>tega okvirnega sporazuma</w:t>
      </w:r>
      <w:r w:rsidRPr="004B4730">
        <w:rPr>
          <w:rFonts w:asciiTheme="minorHAnsi" w:hAnsiTheme="minorHAnsi" w:cstheme="minorHAnsi"/>
        </w:rPr>
        <w:t xml:space="preserve">. V tem primeru </w:t>
      </w:r>
      <w:r>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4A114507" w14:textId="77777777" w:rsidR="007656AB" w:rsidRPr="004B4730" w:rsidRDefault="007656AB" w:rsidP="007656AB">
      <w:pPr>
        <w:tabs>
          <w:tab w:val="left" w:pos="9070"/>
        </w:tabs>
        <w:ind w:right="426"/>
        <w:rPr>
          <w:rFonts w:asciiTheme="minorHAnsi" w:hAnsiTheme="minorHAnsi" w:cstheme="minorHAnsi"/>
          <w:b/>
        </w:rPr>
      </w:pPr>
    </w:p>
    <w:p w14:paraId="1391EA6C" w14:textId="23FA3C11" w:rsidR="007656AB" w:rsidRPr="004B4730" w:rsidRDefault="007656AB" w:rsidP="007656AB">
      <w:pPr>
        <w:numPr>
          <w:ilvl w:val="12"/>
          <w:numId w:val="0"/>
        </w:numPr>
        <w:rPr>
          <w:rFonts w:asciiTheme="minorHAnsi" w:hAnsiTheme="minorHAnsi" w:cstheme="minorHAnsi"/>
        </w:rPr>
      </w:pPr>
      <w:r>
        <w:rPr>
          <w:rFonts w:asciiTheme="minorHAnsi" w:hAnsiTheme="minorHAnsi" w:cstheme="minorHAnsi"/>
        </w:rPr>
        <w:t xml:space="preserve">Naročnik lahko odstopi od okvirnega sporazuma tudi v drugih primerih, ki so izrecno določeni s tem okvirnim sporazumom, ter v primeru, da izvajalec krši druga določila tega okvirnega sporazuma. V primeru kršitev drugih določil tega okvirnega sporazuma, naročnik izvajalca najprej opozori na to in mu določi primeren rok za izpolnitev pogodbenih obveznosti oz. odpravo pomanjkljivosti. Če izvajalec pogodbenih obveznosti ne izpolni oz. kršitve ter njenih posledic ne odpravi niti v dodatnem roku, ki mu ga v pisnem ali elektronskem pozivu določil naročnik oz. od njega pooblaščena oseba, sme naročnik </w:t>
      </w:r>
      <w:r w:rsidR="00B119EE">
        <w:rPr>
          <w:rFonts w:asciiTheme="minorHAnsi" w:hAnsiTheme="minorHAnsi" w:cstheme="minorHAnsi"/>
        </w:rPr>
        <w:t>okvirni sporazum</w:t>
      </w:r>
      <w:r>
        <w:rPr>
          <w:rFonts w:asciiTheme="minorHAnsi" w:hAnsiTheme="minorHAnsi" w:cstheme="minorHAnsi"/>
        </w:rPr>
        <w:t xml:space="preserve"> pisno odpovedati z odpovednim rokom 30 dni.</w:t>
      </w:r>
    </w:p>
    <w:p w14:paraId="5FDAF2A5" w14:textId="77777777" w:rsidR="007656AB" w:rsidRDefault="007656AB" w:rsidP="007656AB">
      <w:pPr>
        <w:tabs>
          <w:tab w:val="left" w:pos="9070"/>
        </w:tabs>
        <w:ind w:right="426"/>
        <w:rPr>
          <w:rFonts w:asciiTheme="minorHAnsi" w:hAnsiTheme="minorHAnsi" w:cstheme="minorHAnsi"/>
          <w:b/>
        </w:rPr>
      </w:pPr>
    </w:p>
    <w:p w14:paraId="047F6D71" w14:textId="533ABFB5" w:rsidR="007656AB" w:rsidRDefault="007656AB" w:rsidP="0054747A">
      <w:pPr>
        <w:tabs>
          <w:tab w:val="left" w:pos="9070"/>
        </w:tabs>
        <w:ind w:right="-2"/>
        <w:rPr>
          <w:rFonts w:asciiTheme="minorHAnsi" w:hAnsiTheme="minorHAnsi" w:cstheme="minorHAnsi"/>
          <w:bCs/>
        </w:rPr>
      </w:pPr>
      <w:r w:rsidRPr="00507856">
        <w:rPr>
          <w:rFonts w:asciiTheme="minorHAnsi" w:hAnsiTheme="minorHAnsi" w:cstheme="minorHAnsi"/>
          <w:bCs/>
        </w:rPr>
        <w:t xml:space="preserve">Naročnik lahko </w:t>
      </w:r>
      <w:r w:rsidR="00B119EE">
        <w:rPr>
          <w:rFonts w:asciiTheme="minorHAnsi" w:hAnsiTheme="minorHAnsi" w:cstheme="minorHAnsi"/>
          <w:bCs/>
        </w:rPr>
        <w:t>okvirni sporazum</w:t>
      </w:r>
      <w:r w:rsidRPr="00507856">
        <w:rPr>
          <w:rFonts w:asciiTheme="minorHAnsi" w:hAnsiTheme="minorHAnsi" w:cstheme="minorHAnsi"/>
          <w:bCs/>
        </w:rPr>
        <w:t xml:space="preserve"> odpove z odpovednim rokom 30 dni tudi, če se spremeni organizacija naročnika in predmeta naročila ne potrebuje več ali če naročnik </w:t>
      </w:r>
      <w:r w:rsidR="00B119EE">
        <w:rPr>
          <w:rFonts w:asciiTheme="minorHAnsi" w:hAnsiTheme="minorHAnsi" w:cstheme="minorHAnsi"/>
          <w:bCs/>
        </w:rPr>
        <w:t>za izvedbo storitve</w:t>
      </w:r>
      <w:r w:rsidRPr="00507856">
        <w:rPr>
          <w:rFonts w:asciiTheme="minorHAnsi" w:hAnsiTheme="minorHAnsi" w:cstheme="minorHAnsi"/>
          <w:bCs/>
        </w:rPr>
        <w:t>, k</w:t>
      </w:r>
      <w:r>
        <w:rPr>
          <w:rFonts w:asciiTheme="minorHAnsi" w:hAnsiTheme="minorHAnsi" w:cstheme="minorHAnsi"/>
          <w:bCs/>
        </w:rPr>
        <w:t xml:space="preserve">i </w:t>
      </w:r>
      <w:r w:rsidR="00170F33">
        <w:rPr>
          <w:rFonts w:asciiTheme="minorHAnsi" w:hAnsiTheme="minorHAnsi" w:cstheme="minorHAnsi"/>
          <w:bCs/>
        </w:rPr>
        <w:t>je</w:t>
      </w:r>
      <w:r>
        <w:rPr>
          <w:rFonts w:asciiTheme="minorHAnsi" w:hAnsiTheme="minorHAnsi" w:cstheme="minorHAnsi"/>
          <w:bCs/>
        </w:rPr>
        <w:t xml:space="preserve"> predmet </w:t>
      </w:r>
      <w:r w:rsidR="00170F33">
        <w:rPr>
          <w:rFonts w:asciiTheme="minorHAnsi" w:hAnsiTheme="minorHAnsi" w:cstheme="minorHAnsi"/>
          <w:bCs/>
        </w:rPr>
        <w:t>tega okvirnega sporazuma</w:t>
      </w:r>
      <w:r>
        <w:rPr>
          <w:rFonts w:asciiTheme="minorHAnsi" w:hAnsiTheme="minorHAnsi" w:cstheme="minorHAnsi"/>
          <w:bCs/>
        </w:rPr>
        <w:t>, izvede</w:t>
      </w:r>
      <w:r w:rsidRPr="00507856">
        <w:rPr>
          <w:rFonts w:asciiTheme="minorHAnsi" w:hAnsiTheme="minorHAnsi" w:cstheme="minorHAnsi"/>
          <w:bCs/>
        </w:rPr>
        <w:t xml:space="preserve"> nov postopek oddaje javnega naročila. </w:t>
      </w:r>
    </w:p>
    <w:p w14:paraId="2CF52AF4" w14:textId="0CD28CE6" w:rsidR="007656AB" w:rsidRDefault="007656AB" w:rsidP="00170F33">
      <w:pPr>
        <w:pStyle w:val="Naslov1"/>
        <w:rPr>
          <w:szCs w:val="24"/>
        </w:rPr>
      </w:pPr>
      <w:bookmarkStart w:id="19" w:name="_Toc72752558"/>
      <w:bookmarkStart w:id="20" w:name="_Toc82609851"/>
      <w:r w:rsidRPr="000654CB">
        <w:rPr>
          <w:szCs w:val="24"/>
        </w:rPr>
        <w:t>TAJNOST PODATKOV</w:t>
      </w:r>
      <w:bookmarkEnd w:id="19"/>
      <w:bookmarkEnd w:id="20"/>
    </w:p>
    <w:p w14:paraId="047404F0" w14:textId="77777777" w:rsidR="0054747A" w:rsidRPr="0054747A" w:rsidRDefault="0054747A" w:rsidP="0054747A"/>
    <w:p w14:paraId="547D9567" w14:textId="77777777" w:rsidR="007656AB" w:rsidRPr="000654CB" w:rsidRDefault="007656AB" w:rsidP="007656AB">
      <w:pPr>
        <w:pStyle w:val="Odstavekseznama"/>
        <w:numPr>
          <w:ilvl w:val="0"/>
          <w:numId w:val="24"/>
        </w:numPr>
        <w:jc w:val="center"/>
        <w:rPr>
          <w:rFonts w:asciiTheme="minorHAnsi" w:hAnsiTheme="minorHAnsi" w:cstheme="minorHAnsi"/>
          <w:b/>
        </w:rPr>
      </w:pPr>
      <w:r w:rsidRPr="000654CB">
        <w:rPr>
          <w:rFonts w:asciiTheme="minorHAnsi" w:hAnsiTheme="minorHAnsi" w:cstheme="minorHAnsi"/>
          <w:b/>
        </w:rPr>
        <w:t>člen</w:t>
      </w:r>
    </w:p>
    <w:p w14:paraId="70D9642F" w14:textId="77777777" w:rsidR="007656AB" w:rsidRDefault="007656AB" w:rsidP="007656AB">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5EE5621F" w14:textId="77777777" w:rsidR="007656AB" w:rsidRDefault="007656AB" w:rsidP="007656AB">
      <w:pPr>
        <w:overflowPunct w:val="0"/>
        <w:autoSpaceDE w:val="0"/>
        <w:autoSpaceDN w:val="0"/>
        <w:adjustRightInd w:val="0"/>
        <w:ind w:right="-2"/>
        <w:textAlignment w:val="baseline"/>
        <w:rPr>
          <w:rFonts w:cs="Arial"/>
        </w:rPr>
      </w:pPr>
    </w:p>
    <w:p w14:paraId="20F233A1" w14:textId="55D4F900" w:rsidR="007656AB" w:rsidRDefault="007656AB" w:rsidP="007656AB">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w:t>
      </w:r>
      <w:r w:rsidR="00B119EE">
        <w:rPr>
          <w:rFonts w:cs="Arial"/>
        </w:rPr>
        <w:t>tega okvirnega sporazuma</w:t>
      </w:r>
      <w:r>
        <w:rPr>
          <w:rFonts w:cs="Arial"/>
        </w:rPr>
        <w:t xml:space="preserve"> in </w:t>
      </w:r>
      <w:r>
        <w:rPr>
          <w:rFonts w:cs="Arial"/>
        </w:rPr>
        <w:lastRenderedPageBreak/>
        <w:t xml:space="preserve">se zavezuje, da jih bo uporabljal izključno v zvezi z izvedbo </w:t>
      </w:r>
      <w:r w:rsidR="00B119EE">
        <w:rPr>
          <w:rFonts w:cs="Arial"/>
        </w:rPr>
        <w:t>tega okvirnega sporazuma</w:t>
      </w:r>
      <w:r>
        <w:rPr>
          <w:rFonts w:cs="Arial"/>
        </w:rPr>
        <w:t xml:space="preserve"> in jih ne bo sporočil tretjim osebam ali jih kakorkoli uporabil naprej. </w:t>
      </w:r>
    </w:p>
    <w:p w14:paraId="06B35E57" w14:textId="77777777" w:rsidR="007656AB" w:rsidRDefault="007656AB" w:rsidP="007656AB">
      <w:pPr>
        <w:overflowPunct w:val="0"/>
        <w:autoSpaceDE w:val="0"/>
        <w:autoSpaceDN w:val="0"/>
        <w:adjustRightInd w:val="0"/>
        <w:ind w:right="-2"/>
        <w:textAlignment w:val="baseline"/>
        <w:rPr>
          <w:rFonts w:cs="Arial"/>
        </w:rPr>
      </w:pPr>
    </w:p>
    <w:p w14:paraId="2A36E196" w14:textId="2CAF2D35" w:rsidR="007656AB" w:rsidRDefault="007656AB" w:rsidP="007656AB">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w:t>
      </w:r>
      <w:r w:rsidR="00B119EE">
        <w:rPr>
          <w:rFonts w:cs="Arial"/>
        </w:rPr>
        <w:t>tega okvirnega sporazuma</w:t>
      </w:r>
      <w:r>
        <w:rPr>
          <w:rFonts w:cs="Arial"/>
        </w:rPr>
        <w:t xml:space="preserve">, kot tudi za čas po tem, razen če se stranki ne dogovorita drugače. </w:t>
      </w:r>
    </w:p>
    <w:p w14:paraId="1678F0E4" w14:textId="77777777" w:rsidR="007656AB" w:rsidRDefault="007656AB" w:rsidP="007656AB">
      <w:pPr>
        <w:overflowPunct w:val="0"/>
        <w:autoSpaceDE w:val="0"/>
        <w:autoSpaceDN w:val="0"/>
        <w:adjustRightInd w:val="0"/>
        <w:ind w:right="-2"/>
        <w:textAlignment w:val="baseline"/>
        <w:rPr>
          <w:rFonts w:cs="Arial"/>
        </w:rPr>
      </w:pPr>
    </w:p>
    <w:p w14:paraId="38BE138D" w14:textId="77777777" w:rsidR="007656AB" w:rsidRDefault="007656AB" w:rsidP="007656AB">
      <w:pPr>
        <w:overflowPunct w:val="0"/>
        <w:autoSpaceDE w:val="0"/>
        <w:autoSpaceDN w:val="0"/>
        <w:adjustRightInd w:val="0"/>
        <w:ind w:right="-2"/>
        <w:textAlignment w:val="baseline"/>
        <w:rPr>
          <w:rFonts w:cs="Arial"/>
        </w:rPr>
      </w:pPr>
      <w:r>
        <w:rPr>
          <w:rFonts w:cs="Arial"/>
        </w:rPr>
        <w:t>Izvajalec se zavezuje, da:</w:t>
      </w:r>
    </w:p>
    <w:p w14:paraId="6F00CEF4" w14:textId="77777777" w:rsidR="007656AB" w:rsidRPr="008F75CB" w:rsidRDefault="007656AB" w:rsidP="007656AB">
      <w:pPr>
        <w:pStyle w:val="Odstavekseznama"/>
        <w:numPr>
          <w:ilvl w:val="0"/>
          <w:numId w:val="4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opravil vse potrebne aktivnosti, da bodo zaupni podatki ostali tajni ter varni pred krajo ali kakršnokoli protipravno odsvojitvijo;</w:t>
      </w:r>
    </w:p>
    <w:p w14:paraId="0D105277" w14:textId="46C24B79" w:rsidR="007656AB" w:rsidRPr="008F75CB" w:rsidRDefault="007656AB" w:rsidP="007656AB">
      <w:pPr>
        <w:pStyle w:val="Odstavekseznama"/>
        <w:numPr>
          <w:ilvl w:val="0"/>
          <w:numId w:val="4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 xml:space="preserve">o posredovane podatke uporabil samo za izvedbo </w:t>
      </w:r>
      <w:r w:rsidR="00B119EE">
        <w:rPr>
          <w:rFonts w:ascii="Arial" w:hAnsi="Arial" w:cs="Arial"/>
        </w:rPr>
        <w:t>tega okvirnega sporazuma</w:t>
      </w:r>
      <w:r w:rsidRPr="008F75CB">
        <w:rPr>
          <w:rFonts w:ascii="Arial" w:hAnsi="Arial" w:cs="Arial"/>
        </w:rPr>
        <w:t>;</w:t>
      </w:r>
    </w:p>
    <w:p w14:paraId="3C72C12E" w14:textId="592A3319" w:rsidR="00D46D90" w:rsidRPr="009F1339" w:rsidRDefault="007656AB" w:rsidP="007656AB">
      <w:pPr>
        <w:pStyle w:val="Odstavekseznama"/>
        <w:numPr>
          <w:ilvl w:val="0"/>
          <w:numId w:val="4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 xml:space="preserve">o po poteku </w:t>
      </w:r>
      <w:r w:rsidR="00B119EE">
        <w:rPr>
          <w:rFonts w:ascii="Arial" w:hAnsi="Arial" w:cs="Arial"/>
        </w:rPr>
        <w:t>tega okvirnega sporazuma</w:t>
      </w:r>
      <w:r w:rsidRPr="008F75CB">
        <w:rPr>
          <w:rFonts w:ascii="Arial" w:hAnsi="Arial" w:cs="Arial"/>
        </w:rPr>
        <w:t xml:space="preserve"> naročniku vrnil ali uničil vse podatke, ki jih je od naročnika pridobil v času trajanja </w:t>
      </w:r>
      <w:r w:rsidR="00B119EE">
        <w:rPr>
          <w:rFonts w:ascii="Arial" w:hAnsi="Arial" w:cs="Arial"/>
        </w:rPr>
        <w:t>tega okvirnega sporazuma</w:t>
      </w:r>
      <w:r w:rsidRPr="008F75CB">
        <w:rPr>
          <w:rFonts w:ascii="Arial" w:hAnsi="Arial" w:cs="Arial"/>
        </w:rPr>
        <w:t xml:space="preserve">, vključujoč morebitne kopije. </w:t>
      </w:r>
    </w:p>
    <w:p w14:paraId="6380A8F3" w14:textId="29B11672" w:rsidR="007656AB" w:rsidRDefault="007656AB" w:rsidP="006077CC">
      <w:pPr>
        <w:pStyle w:val="Naslov1"/>
        <w:rPr>
          <w:szCs w:val="24"/>
        </w:rPr>
      </w:pPr>
      <w:bookmarkStart w:id="21" w:name="_Toc72752559"/>
      <w:bookmarkStart w:id="22" w:name="_Toc82609852"/>
      <w:r w:rsidRPr="000654CB">
        <w:rPr>
          <w:szCs w:val="24"/>
        </w:rPr>
        <w:t>AVTORSKE PRAVICE IZVAJALCA</w:t>
      </w:r>
      <w:bookmarkEnd w:id="21"/>
      <w:bookmarkEnd w:id="22"/>
    </w:p>
    <w:p w14:paraId="09B6E072" w14:textId="77777777" w:rsidR="0054747A" w:rsidRPr="0054747A" w:rsidRDefault="0054747A" w:rsidP="0054747A"/>
    <w:p w14:paraId="59DE6BA9" w14:textId="77777777" w:rsidR="007656AB" w:rsidRPr="000654CB" w:rsidRDefault="007656AB" w:rsidP="007656AB">
      <w:pPr>
        <w:pStyle w:val="Odstavekseznama"/>
        <w:numPr>
          <w:ilvl w:val="0"/>
          <w:numId w:val="24"/>
        </w:numPr>
        <w:jc w:val="center"/>
        <w:rPr>
          <w:rFonts w:asciiTheme="minorHAnsi" w:hAnsiTheme="minorHAnsi" w:cstheme="minorHAnsi"/>
          <w:b/>
        </w:rPr>
      </w:pPr>
      <w:r w:rsidRPr="000654CB">
        <w:rPr>
          <w:rFonts w:asciiTheme="minorHAnsi" w:hAnsiTheme="minorHAnsi" w:cstheme="minorHAnsi"/>
          <w:b/>
        </w:rPr>
        <w:t>člen</w:t>
      </w:r>
    </w:p>
    <w:p w14:paraId="44D51620" w14:textId="6E2968BC" w:rsidR="007656AB" w:rsidRDefault="007656AB" w:rsidP="007656AB">
      <w:pPr>
        <w:rPr>
          <w:rFonts w:cs="Arial"/>
        </w:rPr>
      </w:pPr>
      <w:r>
        <w:rPr>
          <w:rFonts w:cs="Arial"/>
        </w:rPr>
        <w:t xml:space="preserve">Vsa dokumentacija, ki jo izdela izvajalec na podlagi </w:t>
      </w:r>
      <w:r w:rsidR="00B119EE">
        <w:rPr>
          <w:rFonts w:cs="Arial"/>
        </w:rPr>
        <w:t>tega okvirnega sporazuma</w:t>
      </w:r>
      <w:r>
        <w:rPr>
          <w:rFonts w:cs="Arial"/>
        </w:rPr>
        <w:t>, je last naročnika in jo izvajalec lahko preda tretji osebi le s soglasjem naročnika.</w:t>
      </w:r>
    </w:p>
    <w:p w14:paraId="3DBE9A66" w14:textId="77777777" w:rsidR="007656AB" w:rsidRDefault="007656AB" w:rsidP="007656AB">
      <w:pPr>
        <w:rPr>
          <w:rFonts w:cs="Arial"/>
        </w:rPr>
      </w:pPr>
    </w:p>
    <w:p w14:paraId="54360D8D" w14:textId="77777777" w:rsidR="007656AB" w:rsidRDefault="007656AB" w:rsidP="007656AB">
      <w:pPr>
        <w:rPr>
          <w:rFonts w:cs="Arial"/>
        </w:rPr>
      </w:pPr>
      <w:r>
        <w:rPr>
          <w:rFonts w:cs="Arial"/>
        </w:rPr>
        <w:t xml:space="preserve">Naročnik s primopredajo posameznega gradiva izvajalca pridobi na njem vse potrebne materialne avtorske pravice, ki so potrebne za nemoteno in neomejeno rabo gradiva, zlasti pa pravico reproduciranja, vključno s pravico shranitve v elektronski obliki, pravico distribuiranja (v tiskani in elektronski obliki), pravico javne objave, pravico dajanja na voljo javnosti, in pravico predelave (izvajalec se strinja, da na predelanih delih nima nobenih materialnih avtorskih pravic). Naročnik pravice pridobi prostorsko, časovno in vsebinsko neomejeno, prav tako pa lahko te pravice prenaša na druge osebe, ne da bi zato potreboval soglasje izvajalca in ne da bi bil zato dolžan plačati dodatno nadomestilo. </w:t>
      </w:r>
    </w:p>
    <w:p w14:paraId="38B2B38A" w14:textId="66E695D5" w:rsidR="007656AB" w:rsidRDefault="007656AB" w:rsidP="007656AB">
      <w:pPr>
        <w:rPr>
          <w:rFonts w:cs="Arial"/>
        </w:rPr>
      </w:pPr>
    </w:p>
    <w:p w14:paraId="28D9C3F5" w14:textId="77777777" w:rsidR="00812B30" w:rsidRDefault="00812B30" w:rsidP="00812B30">
      <w:pPr>
        <w:rPr>
          <w:rFonts w:cs="Arial"/>
        </w:rPr>
      </w:pPr>
      <w:r>
        <w:rPr>
          <w:rFonts w:cs="Arial"/>
        </w:rPr>
        <w:t>Naročnik lahko v 2. fazi postopka določi tudi drugačen obseg prenosa materialnih avtorskih pravic.</w:t>
      </w:r>
    </w:p>
    <w:p w14:paraId="453F53E9" w14:textId="77777777" w:rsidR="00812B30" w:rsidRDefault="00812B30" w:rsidP="00812B30">
      <w:pPr>
        <w:rPr>
          <w:rFonts w:cs="Arial"/>
        </w:rPr>
      </w:pPr>
    </w:p>
    <w:p w14:paraId="370F0AA2" w14:textId="2982FD8B" w:rsidR="00812B30" w:rsidRPr="000654CB" w:rsidRDefault="00812B30" w:rsidP="00812B30">
      <w:pPr>
        <w:rPr>
          <w:rFonts w:cs="Arial"/>
        </w:rPr>
      </w:pPr>
      <w:r>
        <w:rPr>
          <w:rFonts w:cs="Arial"/>
        </w:rPr>
        <w:t>Plačilo za prenos pravic v obsegu iz prejšnjih odstavkov je vključeno v plačilo za izvedbo storitve po posamezni investiciji oz. investicijskem vzdrževanju objekta.</w:t>
      </w:r>
    </w:p>
    <w:p w14:paraId="6D16D833" w14:textId="643A79C8" w:rsidR="007656AB" w:rsidRDefault="007656AB" w:rsidP="00170F33">
      <w:pPr>
        <w:pStyle w:val="Naslov1"/>
        <w:rPr>
          <w:szCs w:val="24"/>
        </w:rPr>
      </w:pPr>
      <w:bookmarkStart w:id="23" w:name="_Toc72752560"/>
      <w:bookmarkStart w:id="24" w:name="_Toc82609853"/>
      <w:r w:rsidRPr="000654CB">
        <w:rPr>
          <w:szCs w:val="24"/>
        </w:rPr>
        <w:t>PROTIKORUPCIJSKA KLAVZULA</w:t>
      </w:r>
      <w:bookmarkEnd w:id="23"/>
      <w:bookmarkEnd w:id="24"/>
    </w:p>
    <w:p w14:paraId="325ECF97" w14:textId="77777777" w:rsidR="0054747A" w:rsidRPr="0054747A" w:rsidRDefault="0054747A" w:rsidP="0054747A"/>
    <w:p w14:paraId="20710E7F"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0F1F7359" w14:textId="50AABC5B" w:rsidR="007656AB" w:rsidRPr="008E036E" w:rsidRDefault="007656AB" w:rsidP="007656AB">
      <w:pPr>
        <w:rPr>
          <w:rFonts w:cs="Arial"/>
        </w:rPr>
      </w:pPr>
      <w:r w:rsidRPr="008E036E">
        <w:rPr>
          <w:rFonts w:cs="Arial"/>
        </w:rPr>
        <w:t xml:space="preserve">Ta </w:t>
      </w:r>
      <w:r w:rsidR="00B119EE">
        <w:rPr>
          <w:rFonts w:cs="Arial"/>
        </w:rPr>
        <w:t>okvirni sporazum</w:t>
      </w:r>
      <w:r w:rsidRPr="008E036E">
        <w:rPr>
          <w:rFonts w:cs="Arial"/>
        </w:rPr>
        <w:t xml:space="preserve"> je nič</w:t>
      </w:r>
      <w:r w:rsidR="00B119EE">
        <w:rPr>
          <w:rFonts w:cs="Arial"/>
        </w:rPr>
        <w:t>en</w:t>
      </w:r>
      <w:r w:rsidRPr="008E036E">
        <w:rPr>
          <w:rFonts w:cs="Arial"/>
        </w:rPr>
        <w:t>, če kdo v imenu ali na račun druge pogodbene stranke, poslovodnemu osebju in/ali kateremukoli zaposlenemu pri naročniku ali posredniku organa ali organizacije iz javnega sektorja obljubi, ponudi ali da kakšno nedovoljeno korist za:</w:t>
      </w:r>
    </w:p>
    <w:p w14:paraId="4498C69E" w14:textId="77777777" w:rsidR="007656AB" w:rsidRPr="008E036E" w:rsidRDefault="007656AB" w:rsidP="007656AB">
      <w:pPr>
        <w:numPr>
          <w:ilvl w:val="0"/>
          <w:numId w:val="16"/>
        </w:numPr>
        <w:rPr>
          <w:rFonts w:cs="Arial"/>
        </w:rPr>
      </w:pPr>
      <w:r w:rsidRPr="008E036E">
        <w:rPr>
          <w:rFonts w:cs="Arial"/>
        </w:rPr>
        <w:t>pridobitev posla ali</w:t>
      </w:r>
    </w:p>
    <w:p w14:paraId="34087876" w14:textId="77777777" w:rsidR="007656AB" w:rsidRPr="008E036E" w:rsidRDefault="007656AB" w:rsidP="007656AB">
      <w:pPr>
        <w:numPr>
          <w:ilvl w:val="0"/>
          <w:numId w:val="16"/>
        </w:numPr>
        <w:rPr>
          <w:rFonts w:cs="Arial"/>
        </w:rPr>
      </w:pPr>
      <w:r w:rsidRPr="008E036E">
        <w:rPr>
          <w:rFonts w:cs="Arial"/>
        </w:rPr>
        <w:t>za sklenitev posla pod ugodnejšimi pogoji ali</w:t>
      </w:r>
    </w:p>
    <w:p w14:paraId="44021145" w14:textId="77777777" w:rsidR="007656AB" w:rsidRPr="008E036E" w:rsidRDefault="007656AB" w:rsidP="007656AB">
      <w:pPr>
        <w:numPr>
          <w:ilvl w:val="0"/>
          <w:numId w:val="16"/>
        </w:numPr>
        <w:rPr>
          <w:rFonts w:cs="Arial"/>
        </w:rPr>
      </w:pPr>
      <w:r w:rsidRPr="008E036E">
        <w:rPr>
          <w:rFonts w:cs="Arial"/>
        </w:rPr>
        <w:t>za opustitev dolžnega nadzora nad izvajanjem pogodbenih obveznosti ali</w:t>
      </w:r>
    </w:p>
    <w:p w14:paraId="1609E716" w14:textId="09B92695" w:rsidR="009F1339" w:rsidRPr="009F1339" w:rsidRDefault="007656AB" w:rsidP="009F1339">
      <w:pPr>
        <w:numPr>
          <w:ilvl w:val="0"/>
          <w:numId w:val="16"/>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7144451F" w14:textId="58AA8E52" w:rsidR="0054747A" w:rsidRPr="009F1339" w:rsidRDefault="007656AB" w:rsidP="009F1339">
      <w:pPr>
        <w:pStyle w:val="Naslov1"/>
        <w:rPr>
          <w:szCs w:val="24"/>
        </w:rPr>
      </w:pPr>
      <w:bookmarkStart w:id="25" w:name="_Toc72752561"/>
      <w:bookmarkStart w:id="26" w:name="_Toc82609854"/>
      <w:r w:rsidRPr="00FA42CD">
        <w:rPr>
          <w:szCs w:val="24"/>
        </w:rPr>
        <w:t>RAZVEZNI POGOJ</w:t>
      </w:r>
      <w:bookmarkEnd w:id="25"/>
      <w:bookmarkEnd w:id="26"/>
    </w:p>
    <w:p w14:paraId="1D8BBD5E" w14:textId="77777777" w:rsidR="007656AB" w:rsidRPr="00FA42CD" w:rsidRDefault="007656AB" w:rsidP="007656AB">
      <w:pPr>
        <w:pStyle w:val="Odstavekseznama"/>
        <w:numPr>
          <w:ilvl w:val="0"/>
          <w:numId w:val="24"/>
        </w:numPr>
        <w:jc w:val="center"/>
        <w:rPr>
          <w:rFonts w:asciiTheme="minorHAnsi" w:hAnsiTheme="minorHAnsi" w:cstheme="minorHAnsi"/>
          <w:b/>
        </w:rPr>
      </w:pPr>
      <w:r w:rsidRPr="00FA42CD">
        <w:rPr>
          <w:rFonts w:asciiTheme="minorHAnsi" w:hAnsiTheme="minorHAnsi" w:cstheme="minorHAnsi"/>
          <w:b/>
        </w:rPr>
        <w:t xml:space="preserve"> člen</w:t>
      </w:r>
    </w:p>
    <w:p w14:paraId="14EC8775" w14:textId="7E13EBD5"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Ta </w:t>
      </w:r>
      <w:r w:rsidR="00B119EE">
        <w:rPr>
          <w:rFonts w:asciiTheme="majorHAnsi" w:hAnsiTheme="majorHAnsi" w:cstheme="majorHAnsi"/>
        </w:rPr>
        <w:t>okvirni sporazum je sklenjen</w:t>
      </w:r>
      <w:r w:rsidRPr="0016760E">
        <w:rPr>
          <w:rFonts w:asciiTheme="majorHAnsi" w:hAnsiTheme="majorHAnsi" w:cstheme="majorHAnsi"/>
        </w:rPr>
        <w:t xml:space="preserve"> pod razveznim pogojem, ki se uresniči v primeru izpolnitve ene od naslednjih okoliščin:</w:t>
      </w:r>
    </w:p>
    <w:p w14:paraId="51155D58" w14:textId="77777777" w:rsidR="007656AB" w:rsidRPr="0016760E" w:rsidRDefault="007656AB" w:rsidP="007656AB">
      <w:pPr>
        <w:numPr>
          <w:ilvl w:val="0"/>
          <w:numId w:val="16"/>
        </w:numPr>
        <w:rPr>
          <w:rFonts w:asciiTheme="majorHAnsi" w:hAnsiTheme="majorHAnsi" w:cstheme="majorHAnsi"/>
        </w:rPr>
      </w:pPr>
      <w:r w:rsidRPr="0016760E">
        <w:rPr>
          <w:rFonts w:asciiTheme="majorHAnsi" w:hAnsiTheme="majorHAnsi" w:cstheme="majorHAnsi"/>
        </w:rPr>
        <w:lastRenderedPageBreak/>
        <w:t xml:space="preserve">če bo naročnik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izvajalca ali podizvajalca ali </w:t>
      </w:r>
    </w:p>
    <w:p w14:paraId="3BAAE641" w14:textId="100E5799" w:rsidR="007656AB" w:rsidRPr="0016760E" w:rsidRDefault="007656AB" w:rsidP="007656AB">
      <w:pPr>
        <w:numPr>
          <w:ilvl w:val="0"/>
          <w:numId w:val="16"/>
        </w:numPr>
        <w:rPr>
          <w:rFonts w:asciiTheme="majorHAnsi" w:hAnsiTheme="majorHAnsi" w:cstheme="majorHAnsi"/>
        </w:rPr>
      </w:pPr>
      <w:r w:rsidRPr="0016760E">
        <w:rPr>
          <w:rFonts w:asciiTheme="majorHAnsi" w:hAnsiTheme="majorHAnsi" w:cstheme="majorHAnsi"/>
        </w:rPr>
        <w:t xml:space="preserve">če bo naročnik seznanjen, da je pristojni državni organ pri izvajalcu ali podizvajalcu v času izvajanja </w:t>
      </w:r>
      <w:r w:rsidR="00B119EE">
        <w:rPr>
          <w:rFonts w:asciiTheme="majorHAnsi" w:hAnsiTheme="majorHAnsi" w:cstheme="majorHAnsi"/>
        </w:rPr>
        <w:t>okvirnega sporazuma</w:t>
      </w:r>
      <w:r w:rsidRPr="0016760E">
        <w:rPr>
          <w:rFonts w:asciiTheme="majorHAnsi" w:hAnsiTheme="majorHAnsi" w:cstheme="majorHAnsi"/>
        </w:rPr>
        <w:t xml:space="preserve"> ugotovil najmanj dve kršitvi v zvezi s:</w:t>
      </w:r>
    </w:p>
    <w:p w14:paraId="26500F5A" w14:textId="77777777" w:rsidR="007656AB" w:rsidRPr="0016760E" w:rsidRDefault="007656AB" w:rsidP="007656AB">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6869AAF6" w14:textId="77777777" w:rsidR="007656AB" w:rsidRPr="0016760E" w:rsidRDefault="007656AB" w:rsidP="007656AB">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38D09335" w14:textId="77777777" w:rsidR="007656AB" w:rsidRPr="0016760E" w:rsidRDefault="007656AB" w:rsidP="007656AB">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počitki, </w:t>
      </w:r>
    </w:p>
    <w:p w14:paraId="34AC2B0D" w14:textId="33256468" w:rsidR="007656AB" w:rsidRPr="00FD4A09" w:rsidRDefault="007656AB" w:rsidP="007656AB">
      <w:pPr>
        <w:pStyle w:val="Odstavekseznama"/>
        <w:numPr>
          <w:ilvl w:val="0"/>
          <w:numId w:val="37"/>
        </w:numPr>
        <w:spacing w:line="240" w:lineRule="auto"/>
        <w:rPr>
          <w:rFonts w:asciiTheme="majorHAnsi" w:hAnsiTheme="majorHAnsi" w:cstheme="majorHAnsi"/>
        </w:rPr>
      </w:pPr>
      <w:r w:rsidRPr="00FD4A09">
        <w:rPr>
          <w:rFonts w:asciiTheme="majorHAnsi" w:hAnsiTheme="majorHAnsi" w:cstheme="majorHAnsi"/>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B119EE">
        <w:rPr>
          <w:rFonts w:asciiTheme="majorHAnsi" w:hAnsiTheme="majorHAnsi" w:cstheme="majorHAnsi"/>
        </w:rPr>
        <w:t>okvirnega sporazuma</w:t>
      </w:r>
      <w:r w:rsidRPr="00FD4A09">
        <w:rPr>
          <w:rFonts w:asciiTheme="majorHAnsi" w:hAnsiTheme="majorHAnsi" w:cstheme="majorHAnsi"/>
        </w:rPr>
        <w:t xml:space="preserve"> še najmanj šest mesecev oziroma če izvajalec nastopa s podizvajalcem pa tudi, če zaradi ugotovljene kršitve pri podizvajalcu izvajalec ne nadomesti ali zamenja tega podizvajalca, na način določen v </w:t>
      </w:r>
      <w:r w:rsidRPr="00FD4A09">
        <w:rPr>
          <w:rFonts w:asciiTheme="majorHAnsi" w:hAnsiTheme="majorHAnsi" w:cstheme="majorHAnsi"/>
          <w:iCs/>
        </w:rPr>
        <w:t>skladu s 94. členom ZJN-3</w:t>
      </w:r>
      <w:r w:rsidRPr="00FD4A09">
        <w:rPr>
          <w:rFonts w:asciiTheme="majorHAnsi" w:hAnsiTheme="majorHAnsi" w:cstheme="majorHAnsi"/>
        </w:rPr>
        <w:t xml:space="preserve"> in določili </w:t>
      </w:r>
      <w:r w:rsidR="00170F33">
        <w:rPr>
          <w:rFonts w:asciiTheme="majorHAnsi" w:hAnsiTheme="majorHAnsi" w:cstheme="majorHAnsi"/>
        </w:rPr>
        <w:t>tega okvirnega sporazuma</w:t>
      </w:r>
      <w:r w:rsidRPr="00FD4A09">
        <w:rPr>
          <w:rFonts w:asciiTheme="majorHAnsi" w:hAnsiTheme="majorHAnsi" w:cstheme="majorHAnsi"/>
        </w:rPr>
        <w:t xml:space="preserve"> v roku 30 dni od seznanitve s kršitvijo.</w:t>
      </w:r>
    </w:p>
    <w:p w14:paraId="4BFC608C" w14:textId="77777777" w:rsidR="007656AB" w:rsidRPr="0016760E" w:rsidRDefault="007656AB" w:rsidP="007656AB">
      <w:pPr>
        <w:rPr>
          <w:rFonts w:asciiTheme="majorHAnsi" w:hAnsiTheme="majorHAnsi" w:cstheme="majorHAnsi"/>
        </w:rPr>
      </w:pPr>
    </w:p>
    <w:p w14:paraId="2C10B7FF" w14:textId="63DA980C"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w:t>
      </w:r>
      <w:r w:rsidR="00B119EE">
        <w:rPr>
          <w:rFonts w:asciiTheme="majorHAnsi" w:hAnsiTheme="majorHAnsi" w:cstheme="majorHAnsi"/>
        </w:rPr>
        <w:t>okvirni sporazum razvezan</w:t>
      </w:r>
      <w:r w:rsidRPr="0016760E">
        <w:rPr>
          <w:rFonts w:asciiTheme="majorHAnsi" w:hAnsiTheme="majorHAnsi" w:cstheme="majorHAnsi"/>
        </w:rPr>
        <w:t xml:space="preserve"> z dnem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o izvedbi javnega naročila za predmetno naročilo. O datumu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bo naročnik obvestil izvajalca.</w:t>
      </w:r>
    </w:p>
    <w:p w14:paraId="186F8303" w14:textId="77777777" w:rsidR="007656AB" w:rsidRDefault="007656AB" w:rsidP="007656AB">
      <w:pPr>
        <w:rPr>
          <w:rFonts w:asciiTheme="majorHAnsi" w:hAnsiTheme="majorHAnsi" w:cstheme="majorHAnsi"/>
        </w:rPr>
      </w:pPr>
    </w:p>
    <w:p w14:paraId="24536405" w14:textId="419D0585"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Če naročnik v roku 30 dni od seznanitve s kršitvijo ne začne novega postopka javnega naročila, se šteje, da je </w:t>
      </w:r>
      <w:r w:rsidR="00B119EE">
        <w:rPr>
          <w:rFonts w:asciiTheme="majorHAnsi" w:hAnsiTheme="majorHAnsi" w:cstheme="majorHAnsi"/>
        </w:rPr>
        <w:t>okvirni sporazum razvezan</w:t>
      </w:r>
      <w:r w:rsidRPr="0016760E">
        <w:rPr>
          <w:rFonts w:asciiTheme="majorHAnsi" w:hAnsiTheme="majorHAnsi" w:cstheme="majorHAnsi"/>
        </w:rPr>
        <w:t xml:space="preserve"> trideseti dan od seznanitve s kršitvijo.</w:t>
      </w:r>
    </w:p>
    <w:p w14:paraId="23C4329B" w14:textId="586CC30B" w:rsidR="007656AB" w:rsidRDefault="007656AB" w:rsidP="00170F33">
      <w:pPr>
        <w:pStyle w:val="Naslov1"/>
        <w:rPr>
          <w:szCs w:val="24"/>
        </w:rPr>
      </w:pPr>
      <w:bookmarkStart w:id="27" w:name="_Toc72752562"/>
      <w:bookmarkStart w:id="28" w:name="_Toc82609855"/>
      <w:r w:rsidRPr="008E036E">
        <w:rPr>
          <w:szCs w:val="24"/>
        </w:rPr>
        <w:t>PREHODNA IN KONČNA DOLOČILA</w:t>
      </w:r>
      <w:bookmarkEnd w:id="27"/>
      <w:bookmarkEnd w:id="28"/>
    </w:p>
    <w:p w14:paraId="5F83593B" w14:textId="77777777" w:rsidR="0054747A" w:rsidRPr="0054747A" w:rsidRDefault="0054747A" w:rsidP="0054747A"/>
    <w:p w14:paraId="38D62486"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6C35F01A" w14:textId="5DDD3BD8" w:rsidR="007656AB" w:rsidRPr="0054747A" w:rsidRDefault="007656AB" w:rsidP="0054747A">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 s t</w:t>
      </w:r>
      <w:r w:rsidR="00B119EE">
        <w:rPr>
          <w:rFonts w:ascii="Arial" w:hAnsi="Arial" w:cs="Arial"/>
          <w:b w:val="0"/>
          <w:color w:val="auto"/>
          <w:sz w:val="22"/>
          <w:szCs w:val="22"/>
        </w:rPr>
        <w:t>em</w:t>
      </w:r>
      <w:r w:rsidRPr="008E036E">
        <w:rPr>
          <w:rFonts w:ascii="Arial" w:hAnsi="Arial" w:cs="Arial"/>
          <w:b w:val="0"/>
          <w:color w:val="auto"/>
          <w:sz w:val="22"/>
          <w:szCs w:val="22"/>
        </w:rPr>
        <w:t xml:space="preserve"> </w:t>
      </w:r>
      <w:r w:rsidR="00B119EE">
        <w:rPr>
          <w:rFonts w:ascii="Arial" w:hAnsi="Arial" w:cs="Arial"/>
          <w:b w:val="0"/>
          <w:color w:val="auto"/>
          <w:sz w:val="22"/>
          <w:szCs w:val="22"/>
        </w:rPr>
        <w:t>okvirnim sporazumom</w:t>
      </w:r>
      <w:r w:rsidRPr="008E036E">
        <w:rPr>
          <w:rFonts w:ascii="Arial" w:hAnsi="Arial" w:cs="Arial"/>
          <w:b w:val="0"/>
          <w:color w:val="auto"/>
          <w:sz w:val="22"/>
          <w:szCs w:val="22"/>
        </w:rPr>
        <w:t xml:space="preserve"> veljajo določila obligacijskega zakonika, zakona o blagovnih rezervah in drugih veljavnih predpisov.</w:t>
      </w:r>
    </w:p>
    <w:p w14:paraId="33F32730" w14:textId="77777777" w:rsidR="006077CC" w:rsidRDefault="006077CC" w:rsidP="007656AB"/>
    <w:p w14:paraId="6C48FCFE"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471E9DAD" w14:textId="6F6092DD" w:rsidR="007656AB" w:rsidRPr="008E036E" w:rsidRDefault="007656AB" w:rsidP="007656AB">
      <w:pPr>
        <w:pStyle w:val="Telobesedila"/>
        <w:spacing w:after="0"/>
        <w:rPr>
          <w:rFonts w:cs="Arial"/>
        </w:rPr>
      </w:pPr>
      <w:r w:rsidRPr="008E036E">
        <w:rPr>
          <w:rFonts w:cs="Arial"/>
        </w:rPr>
        <w:t>Morebitne spore bosta pogodbeni stranki reševali sporazumno. V primeru, da do</w:t>
      </w:r>
      <w:r w:rsidRPr="008E036E">
        <w:rPr>
          <w:rFonts w:cs="Arial"/>
        </w:rPr>
        <w:br/>
        <w:t xml:space="preserve">sporazuma ne bi prišlo, je za reševanje sporov po </w:t>
      </w:r>
      <w:r w:rsidR="00B119EE">
        <w:rPr>
          <w:rFonts w:cs="Arial"/>
          <w:lang w:val="sl-SI"/>
        </w:rPr>
        <w:t>tem okvirnem sporazumom</w:t>
      </w:r>
      <w:r w:rsidRPr="008E036E">
        <w:rPr>
          <w:rFonts w:cs="Arial"/>
        </w:rPr>
        <w:t xml:space="preserve"> pristojno sodišč</w:t>
      </w:r>
      <w:r w:rsidRPr="008E036E">
        <w:rPr>
          <w:rFonts w:cs="Arial"/>
          <w:lang w:val="sl-SI"/>
        </w:rPr>
        <w:t>e</w:t>
      </w:r>
      <w:r w:rsidRPr="008E036E">
        <w:rPr>
          <w:rFonts w:cs="Arial"/>
        </w:rPr>
        <w:t xml:space="preserve"> v Ljubljani.</w:t>
      </w:r>
    </w:p>
    <w:p w14:paraId="7C93C3FF" w14:textId="77777777" w:rsidR="007656AB" w:rsidRPr="008E036E" w:rsidRDefault="007656AB" w:rsidP="007656AB">
      <w:pPr>
        <w:rPr>
          <w:rFonts w:cs="Arial"/>
        </w:rPr>
      </w:pPr>
    </w:p>
    <w:p w14:paraId="4BD2F8C9"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779F0744" w14:textId="6768EA6F" w:rsidR="007656AB" w:rsidRPr="008E036E" w:rsidRDefault="00B119EE" w:rsidP="007656AB">
      <w:pPr>
        <w:rPr>
          <w:rFonts w:cs="Arial"/>
        </w:rPr>
      </w:pPr>
      <w:r>
        <w:rPr>
          <w:rFonts w:cs="Arial"/>
        </w:rPr>
        <w:t>Okvirni sporazum</w:t>
      </w:r>
      <w:r w:rsidR="007656AB" w:rsidRPr="008E036E">
        <w:rPr>
          <w:rFonts w:cs="Arial"/>
        </w:rPr>
        <w:t xml:space="preserve"> je podpisana v toliko originalnih izvodih, da vsak njen podpisnik prejme po dva originalna izvoda.</w:t>
      </w:r>
    </w:p>
    <w:p w14:paraId="2AE6AA26" w14:textId="77777777" w:rsidR="007656AB" w:rsidRPr="008E036E" w:rsidRDefault="007656AB" w:rsidP="007656AB">
      <w:pPr>
        <w:jc w:val="center"/>
        <w:rPr>
          <w:rFonts w:cs="Arial"/>
          <w:b/>
          <w:bCs/>
        </w:rPr>
      </w:pPr>
    </w:p>
    <w:p w14:paraId="6E1A43C0"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 xml:space="preserve">člen </w:t>
      </w:r>
    </w:p>
    <w:p w14:paraId="5C55BE3D" w14:textId="338C54A5" w:rsidR="007656AB" w:rsidRPr="00B119EE" w:rsidRDefault="00B119EE" w:rsidP="00B119EE">
      <w:pPr>
        <w:rPr>
          <w:rFonts w:ascii="Calibri" w:hAnsi="Calibri"/>
        </w:rPr>
      </w:pPr>
      <w:r>
        <w:rPr>
          <w:rFonts w:cs="Arial"/>
        </w:rPr>
        <w:t>Okvirni sporazum je sklenjen</w:t>
      </w:r>
      <w:r w:rsidR="007656AB" w:rsidRPr="0050500E">
        <w:rPr>
          <w:rFonts w:cs="Arial"/>
        </w:rPr>
        <w:t xml:space="preserve"> in stopi v veljavo z dnem podpisa obeh pogodbenih strank. </w:t>
      </w:r>
      <w:r>
        <w:t>Okvirni sporazum</w:t>
      </w:r>
      <w:r w:rsidR="007656AB" w:rsidRPr="0050500E">
        <w:t xml:space="preserve"> velja do izpolnitve vseh obveznosti s strani pogodbenih strank.</w:t>
      </w:r>
    </w:p>
    <w:p w14:paraId="164A5F6E" w14:textId="77777777" w:rsidR="004F1048" w:rsidRPr="004F1048" w:rsidRDefault="004F1048" w:rsidP="004F1048">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4F1048" w:rsidRPr="004F1048" w14:paraId="4509DBBE" w14:textId="77777777" w:rsidTr="00A00062">
        <w:trPr>
          <w:trHeight w:val="1076"/>
        </w:trPr>
        <w:tc>
          <w:tcPr>
            <w:tcW w:w="4428" w:type="dxa"/>
          </w:tcPr>
          <w:p w14:paraId="3E3BB68F" w14:textId="5AC659E6" w:rsidR="004F1048" w:rsidRPr="004F1048" w:rsidRDefault="004F1048" w:rsidP="004F1048">
            <w:pPr>
              <w:jc w:val="center"/>
              <w:rPr>
                <w:rFonts w:cs="Arial"/>
              </w:rPr>
            </w:pPr>
            <w:r w:rsidRPr="004F1048">
              <w:rPr>
                <w:rFonts w:cs="Arial"/>
              </w:rPr>
              <w:t>IZVAJALEC</w:t>
            </w:r>
            <w:r w:rsidR="00B119EE">
              <w:rPr>
                <w:rFonts w:cs="Arial"/>
              </w:rPr>
              <w:t xml:space="preserve"> 1</w:t>
            </w:r>
          </w:p>
          <w:p w14:paraId="13D75D40" w14:textId="77777777" w:rsidR="004F1048" w:rsidRPr="004F1048" w:rsidRDefault="004F1048" w:rsidP="004F1048">
            <w:pPr>
              <w:jc w:val="center"/>
              <w:rPr>
                <w:rFonts w:cs="Arial"/>
              </w:rPr>
            </w:pPr>
          </w:p>
          <w:p w14:paraId="482116CC" w14:textId="77777777" w:rsidR="004F1048" w:rsidRPr="004F1048" w:rsidRDefault="004F1048" w:rsidP="004F1048">
            <w:pPr>
              <w:jc w:val="center"/>
              <w:rPr>
                <w:rFonts w:cs="Arial"/>
              </w:rPr>
            </w:pPr>
            <w:r w:rsidRPr="004F1048">
              <w:rPr>
                <w:rFonts w:cs="Arial"/>
              </w:rPr>
              <w:t>…………………………..</w:t>
            </w:r>
          </w:p>
          <w:p w14:paraId="387472F1" w14:textId="77777777" w:rsidR="004F1048" w:rsidRPr="004F1048" w:rsidRDefault="004F1048" w:rsidP="004F1048">
            <w:pPr>
              <w:jc w:val="center"/>
              <w:rPr>
                <w:rFonts w:cs="Arial"/>
              </w:rPr>
            </w:pPr>
            <w:r w:rsidRPr="004F1048">
              <w:rPr>
                <w:rFonts w:cs="Arial"/>
              </w:rPr>
              <w:t>direktor</w:t>
            </w:r>
          </w:p>
        </w:tc>
        <w:tc>
          <w:tcPr>
            <w:tcW w:w="4784" w:type="dxa"/>
          </w:tcPr>
          <w:p w14:paraId="666A516E" w14:textId="77777777" w:rsidR="004F1048" w:rsidRPr="004F1048" w:rsidRDefault="004F1048" w:rsidP="004F1048">
            <w:pPr>
              <w:jc w:val="center"/>
              <w:rPr>
                <w:rFonts w:cs="Arial"/>
              </w:rPr>
            </w:pPr>
            <w:r w:rsidRPr="004F1048">
              <w:rPr>
                <w:rFonts w:cs="Arial"/>
              </w:rPr>
              <w:t>NAROČNIK</w:t>
            </w:r>
          </w:p>
          <w:p w14:paraId="17C2C68D" w14:textId="77777777" w:rsidR="004F1048" w:rsidRPr="004F1048" w:rsidRDefault="004F1048" w:rsidP="004F1048">
            <w:pPr>
              <w:jc w:val="center"/>
              <w:rPr>
                <w:rFonts w:cs="Arial"/>
              </w:rPr>
            </w:pPr>
          </w:p>
          <w:p w14:paraId="2647BDAE" w14:textId="77777777" w:rsidR="004F1048" w:rsidRPr="004F1048" w:rsidRDefault="004F1048" w:rsidP="004F1048">
            <w:pPr>
              <w:jc w:val="center"/>
              <w:rPr>
                <w:rFonts w:cs="Arial"/>
              </w:rPr>
            </w:pPr>
            <w:r w:rsidRPr="004F1048">
              <w:rPr>
                <w:rFonts w:cs="Arial"/>
              </w:rPr>
              <w:t>Tomi RUMPF</w:t>
            </w:r>
          </w:p>
          <w:p w14:paraId="2944875E" w14:textId="77777777" w:rsidR="004F1048" w:rsidRPr="004F1048" w:rsidRDefault="004F1048" w:rsidP="004F1048">
            <w:pPr>
              <w:jc w:val="center"/>
              <w:rPr>
                <w:rFonts w:cs="Arial"/>
              </w:rPr>
            </w:pPr>
            <w:r w:rsidRPr="004F1048">
              <w:rPr>
                <w:rFonts w:cs="Arial"/>
              </w:rPr>
              <w:t>direktor</w:t>
            </w:r>
          </w:p>
        </w:tc>
      </w:tr>
      <w:tr w:rsidR="004F1048" w:rsidRPr="004F1048" w14:paraId="51FCF324" w14:textId="77777777" w:rsidTr="00A00062">
        <w:tc>
          <w:tcPr>
            <w:tcW w:w="4428" w:type="dxa"/>
          </w:tcPr>
          <w:p w14:paraId="263FE383" w14:textId="77777777" w:rsidR="004F1048" w:rsidRPr="004F1048" w:rsidRDefault="004F1048" w:rsidP="004F1048">
            <w:pPr>
              <w:jc w:val="center"/>
              <w:rPr>
                <w:rFonts w:cs="Arial"/>
              </w:rPr>
            </w:pPr>
          </w:p>
          <w:p w14:paraId="7C07EA1C" w14:textId="77777777" w:rsidR="004F1048" w:rsidRPr="004F1048" w:rsidRDefault="004F1048" w:rsidP="004F1048">
            <w:pPr>
              <w:jc w:val="center"/>
              <w:rPr>
                <w:rFonts w:cs="Arial"/>
              </w:rPr>
            </w:pPr>
          </w:p>
          <w:p w14:paraId="56AD25FD" w14:textId="77777777" w:rsidR="004F1048" w:rsidRPr="004F1048" w:rsidRDefault="004F1048" w:rsidP="004F1048">
            <w:pPr>
              <w:jc w:val="center"/>
              <w:rPr>
                <w:rFonts w:cs="Arial"/>
              </w:rPr>
            </w:pPr>
          </w:p>
          <w:p w14:paraId="4B973174" w14:textId="77777777" w:rsidR="004F1048" w:rsidRPr="004F1048" w:rsidRDefault="004F1048" w:rsidP="004F1048">
            <w:pPr>
              <w:jc w:val="center"/>
              <w:rPr>
                <w:rFonts w:cs="Arial"/>
              </w:rPr>
            </w:pPr>
            <w:r w:rsidRPr="004F1048">
              <w:rPr>
                <w:rFonts w:cs="Arial"/>
              </w:rPr>
              <w:t>………………………….</w:t>
            </w:r>
          </w:p>
          <w:p w14:paraId="0251011E" w14:textId="77777777" w:rsidR="004F1048" w:rsidRPr="004F1048" w:rsidRDefault="004F1048" w:rsidP="004F1048">
            <w:pPr>
              <w:jc w:val="left"/>
              <w:rPr>
                <w:rFonts w:cs="Arial"/>
              </w:rPr>
            </w:pPr>
          </w:p>
          <w:p w14:paraId="78A4846E" w14:textId="1019B895" w:rsidR="004F1048" w:rsidRPr="004F1048" w:rsidRDefault="004F1048" w:rsidP="004F1048">
            <w:pPr>
              <w:jc w:val="left"/>
              <w:rPr>
                <w:rFonts w:cs="Arial"/>
              </w:rPr>
            </w:pPr>
            <w:r w:rsidRPr="004F1048">
              <w:rPr>
                <w:rFonts w:cs="Arial"/>
              </w:rPr>
              <w:lastRenderedPageBreak/>
              <w:t xml:space="preserve">Številka </w:t>
            </w:r>
            <w:r w:rsidR="00B119EE">
              <w:rPr>
                <w:rFonts w:cs="Arial"/>
              </w:rPr>
              <w:t>okvirnega sporazuma</w:t>
            </w:r>
            <w:r w:rsidRPr="004F1048">
              <w:rPr>
                <w:rFonts w:cs="Arial"/>
              </w:rPr>
              <w:t>: _______________</w:t>
            </w:r>
          </w:p>
          <w:p w14:paraId="5A797A6E" w14:textId="77777777" w:rsidR="004F1048" w:rsidRPr="004F1048" w:rsidRDefault="004F1048" w:rsidP="004F1048">
            <w:pPr>
              <w:rPr>
                <w:rFonts w:cs="Arial"/>
              </w:rPr>
            </w:pPr>
            <w:r w:rsidRPr="004F1048">
              <w:rPr>
                <w:rFonts w:cs="Arial"/>
              </w:rPr>
              <w:t>Datum: _____________</w:t>
            </w:r>
          </w:p>
        </w:tc>
        <w:tc>
          <w:tcPr>
            <w:tcW w:w="4784" w:type="dxa"/>
          </w:tcPr>
          <w:p w14:paraId="015AB24B" w14:textId="77777777" w:rsidR="004F1048" w:rsidRPr="004F1048" w:rsidRDefault="004F1048" w:rsidP="004F1048">
            <w:pPr>
              <w:jc w:val="center"/>
              <w:rPr>
                <w:rFonts w:cs="Arial"/>
              </w:rPr>
            </w:pPr>
          </w:p>
          <w:p w14:paraId="0F76A30B" w14:textId="77777777" w:rsidR="004F1048" w:rsidRPr="004F1048" w:rsidRDefault="004F1048" w:rsidP="004F1048">
            <w:pPr>
              <w:jc w:val="center"/>
              <w:rPr>
                <w:rFonts w:cs="Arial"/>
              </w:rPr>
            </w:pPr>
          </w:p>
          <w:p w14:paraId="55598E86" w14:textId="77777777" w:rsidR="004F1048" w:rsidRPr="004F1048" w:rsidRDefault="004F1048" w:rsidP="004F1048">
            <w:pPr>
              <w:jc w:val="center"/>
              <w:rPr>
                <w:rFonts w:cs="Arial"/>
              </w:rPr>
            </w:pPr>
            <w:r w:rsidRPr="004F1048">
              <w:rPr>
                <w:rFonts w:cs="Arial"/>
              </w:rPr>
              <w:t xml:space="preserve">    ZAVOD REPUBLIKE SLOVENIJE ZA BLAGOVNE REZERVE</w:t>
            </w:r>
          </w:p>
          <w:p w14:paraId="67BD927E" w14:textId="77777777" w:rsidR="004F1048" w:rsidRPr="004F1048" w:rsidRDefault="004F1048" w:rsidP="004F1048">
            <w:pPr>
              <w:jc w:val="left"/>
              <w:rPr>
                <w:rFonts w:cs="Arial"/>
              </w:rPr>
            </w:pPr>
          </w:p>
          <w:p w14:paraId="6EA9CBD4" w14:textId="424990D0" w:rsidR="004F1048" w:rsidRPr="004F1048" w:rsidRDefault="004F1048" w:rsidP="004F1048">
            <w:pPr>
              <w:jc w:val="left"/>
              <w:rPr>
                <w:rFonts w:cs="Arial"/>
              </w:rPr>
            </w:pPr>
            <w:r w:rsidRPr="004F1048">
              <w:rPr>
                <w:rFonts w:cs="Arial"/>
              </w:rPr>
              <w:lastRenderedPageBreak/>
              <w:t xml:space="preserve">Številka </w:t>
            </w:r>
            <w:r w:rsidR="00B119EE">
              <w:rPr>
                <w:rFonts w:cs="Arial"/>
              </w:rPr>
              <w:t>okvirnega sporazuma</w:t>
            </w:r>
            <w:r w:rsidRPr="004F1048">
              <w:rPr>
                <w:rFonts w:cs="Arial"/>
              </w:rPr>
              <w:t>: ________________</w:t>
            </w:r>
          </w:p>
          <w:p w14:paraId="02FD7EFA" w14:textId="77777777" w:rsidR="004F1048" w:rsidRPr="004F1048" w:rsidRDefault="004F1048" w:rsidP="004F1048">
            <w:pPr>
              <w:rPr>
                <w:rFonts w:cs="Arial"/>
              </w:rPr>
            </w:pPr>
            <w:r w:rsidRPr="004F1048">
              <w:rPr>
                <w:rFonts w:cs="Arial"/>
              </w:rPr>
              <w:t>Datum: ___________</w:t>
            </w:r>
          </w:p>
        </w:tc>
      </w:tr>
    </w:tbl>
    <w:p w14:paraId="2BC1E3F3" w14:textId="328A6F31" w:rsidR="00B119EE" w:rsidRPr="00B119EE" w:rsidRDefault="00B119EE"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64AABCC9" w14:textId="77777777" w:rsidTr="00B119EE">
        <w:trPr>
          <w:trHeight w:val="1076"/>
        </w:trPr>
        <w:tc>
          <w:tcPr>
            <w:tcW w:w="4368" w:type="dxa"/>
          </w:tcPr>
          <w:p w14:paraId="2DBB9D70" w14:textId="525001D6" w:rsidR="00B119EE" w:rsidRPr="004F1048" w:rsidRDefault="00B119EE" w:rsidP="00A616E8">
            <w:pPr>
              <w:jc w:val="center"/>
              <w:rPr>
                <w:rFonts w:cs="Arial"/>
              </w:rPr>
            </w:pPr>
            <w:r w:rsidRPr="004F1048">
              <w:rPr>
                <w:rFonts w:cs="Arial"/>
              </w:rPr>
              <w:t>IZVAJALEC</w:t>
            </w:r>
            <w:r>
              <w:rPr>
                <w:rFonts w:cs="Arial"/>
              </w:rPr>
              <w:t xml:space="preserve"> 2</w:t>
            </w:r>
          </w:p>
          <w:p w14:paraId="1193A469" w14:textId="77777777" w:rsidR="00B119EE" w:rsidRPr="004F1048" w:rsidRDefault="00B119EE" w:rsidP="00A616E8">
            <w:pPr>
              <w:jc w:val="center"/>
              <w:rPr>
                <w:rFonts w:cs="Arial"/>
              </w:rPr>
            </w:pPr>
          </w:p>
          <w:p w14:paraId="68171800" w14:textId="77777777" w:rsidR="00B119EE" w:rsidRPr="004F1048" w:rsidRDefault="00B119EE" w:rsidP="00A616E8">
            <w:pPr>
              <w:jc w:val="center"/>
              <w:rPr>
                <w:rFonts w:cs="Arial"/>
              </w:rPr>
            </w:pPr>
            <w:r w:rsidRPr="004F1048">
              <w:rPr>
                <w:rFonts w:cs="Arial"/>
              </w:rPr>
              <w:t>…………………………..</w:t>
            </w:r>
          </w:p>
          <w:p w14:paraId="59009941" w14:textId="77777777" w:rsidR="00B119EE" w:rsidRPr="004F1048" w:rsidRDefault="00B119EE" w:rsidP="00A616E8">
            <w:pPr>
              <w:jc w:val="center"/>
              <w:rPr>
                <w:rFonts w:cs="Arial"/>
              </w:rPr>
            </w:pPr>
            <w:r w:rsidRPr="004F1048">
              <w:rPr>
                <w:rFonts w:cs="Arial"/>
              </w:rPr>
              <w:t>direktor</w:t>
            </w:r>
          </w:p>
        </w:tc>
      </w:tr>
      <w:tr w:rsidR="00B119EE" w:rsidRPr="004F1048" w14:paraId="66695B57" w14:textId="77777777" w:rsidTr="00B119EE">
        <w:tc>
          <w:tcPr>
            <w:tcW w:w="4368" w:type="dxa"/>
          </w:tcPr>
          <w:p w14:paraId="05194589" w14:textId="77777777" w:rsidR="00B119EE" w:rsidRPr="004F1048" w:rsidRDefault="00B119EE" w:rsidP="00A616E8">
            <w:pPr>
              <w:jc w:val="center"/>
              <w:rPr>
                <w:rFonts w:cs="Arial"/>
              </w:rPr>
            </w:pPr>
          </w:p>
          <w:p w14:paraId="358D5C6E" w14:textId="77777777" w:rsidR="00B119EE" w:rsidRPr="004F1048" w:rsidRDefault="00B119EE" w:rsidP="00A616E8">
            <w:pPr>
              <w:jc w:val="center"/>
              <w:rPr>
                <w:rFonts w:cs="Arial"/>
              </w:rPr>
            </w:pPr>
          </w:p>
          <w:p w14:paraId="0B1FC2A1" w14:textId="77777777" w:rsidR="00B119EE" w:rsidRPr="004F1048" w:rsidRDefault="00B119EE" w:rsidP="00A616E8">
            <w:pPr>
              <w:jc w:val="center"/>
              <w:rPr>
                <w:rFonts w:cs="Arial"/>
              </w:rPr>
            </w:pPr>
          </w:p>
          <w:p w14:paraId="5C7A45B8" w14:textId="77777777" w:rsidR="00B119EE" w:rsidRPr="004F1048" w:rsidRDefault="00B119EE" w:rsidP="00A616E8">
            <w:pPr>
              <w:jc w:val="center"/>
              <w:rPr>
                <w:rFonts w:cs="Arial"/>
              </w:rPr>
            </w:pPr>
            <w:r w:rsidRPr="004F1048">
              <w:rPr>
                <w:rFonts w:cs="Arial"/>
              </w:rPr>
              <w:t>………………………….</w:t>
            </w:r>
          </w:p>
          <w:p w14:paraId="59D19CA0" w14:textId="77777777" w:rsidR="00B119EE" w:rsidRPr="004F1048" w:rsidRDefault="00B119EE" w:rsidP="00A616E8">
            <w:pPr>
              <w:jc w:val="left"/>
              <w:rPr>
                <w:rFonts w:cs="Arial"/>
              </w:rPr>
            </w:pPr>
          </w:p>
          <w:p w14:paraId="3406DE0E"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1D44431F" w14:textId="06819EA0" w:rsidR="00B119EE" w:rsidRPr="004F1048" w:rsidRDefault="00B119EE" w:rsidP="00B119EE">
            <w:pPr>
              <w:rPr>
                <w:rFonts w:cs="Arial"/>
              </w:rPr>
            </w:pPr>
            <w:r w:rsidRPr="004F1048">
              <w:rPr>
                <w:rFonts w:cs="Arial"/>
              </w:rPr>
              <w:t>Datum: _____________</w:t>
            </w:r>
          </w:p>
        </w:tc>
      </w:tr>
    </w:tbl>
    <w:p w14:paraId="27715020" w14:textId="77777777" w:rsidR="00B119EE" w:rsidRPr="00B119EE" w:rsidRDefault="00B119EE" w:rsidP="00B119EE"/>
    <w:p w14:paraId="5D8C393B" w14:textId="77777777" w:rsidR="00B119EE" w:rsidRPr="00B119EE" w:rsidRDefault="00B119EE" w:rsidP="00B119EE"/>
    <w:p w14:paraId="2C9FC3C1" w14:textId="77777777" w:rsidR="00B119EE" w:rsidRPr="00B119EE" w:rsidRDefault="00B119EE" w:rsidP="00B119EE"/>
    <w:p w14:paraId="25A152B6" w14:textId="77777777" w:rsidR="00B119EE" w:rsidRPr="00B119EE" w:rsidRDefault="00B119EE" w:rsidP="00B119EE"/>
    <w:p w14:paraId="3E814579" w14:textId="77777777" w:rsidR="00B119EE" w:rsidRPr="00B119EE" w:rsidRDefault="00B119EE" w:rsidP="00B119EE"/>
    <w:p w14:paraId="16FC0B8F" w14:textId="49BB7A81" w:rsidR="00B119EE" w:rsidRDefault="00B119EE" w:rsidP="00B119EE"/>
    <w:p w14:paraId="56B634BA" w14:textId="452DD074" w:rsidR="00B119EE" w:rsidRDefault="00B119EE" w:rsidP="00B119EE"/>
    <w:p w14:paraId="09A2CED5" w14:textId="61F50B2E" w:rsidR="00B119EE" w:rsidRDefault="00B119EE" w:rsidP="00B119EE"/>
    <w:p w14:paraId="46CE2E1A" w14:textId="11A12918" w:rsidR="00B119EE" w:rsidRDefault="00B119EE" w:rsidP="00B119EE"/>
    <w:p w14:paraId="1E755C7A" w14:textId="547FE07C" w:rsidR="00B119EE" w:rsidRDefault="00B119EE" w:rsidP="00B119EE"/>
    <w:p w14:paraId="74A6781C" w14:textId="77777777" w:rsidR="00B119EE" w:rsidRPr="00B119EE" w:rsidRDefault="00B119EE" w:rsidP="00B119EE"/>
    <w:p w14:paraId="0434E97D" w14:textId="77777777" w:rsidR="00B119EE" w:rsidRPr="00B119EE" w:rsidRDefault="00B119EE" w:rsidP="00B119EE"/>
    <w:p w14:paraId="5549D3F4" w14:textId="77777777" w:rsidR="00B119EE" w:rsidRPr="00B119EE" w:rsidRDefault="00B119EE" w:rsidP="00B119EE"/>
    <w:p w14:paraId="38A3154D" w14:textId="14424E77" w:rsidR="00B119EE" w:rsidRDefault="00B119EE" w:rsidP="00B119EE"/>
    <w:p w14:paraId="4EC8EF1D" w14:textId="271EAA4B" w:rsidR="009F1339" w:rsidRDefault="009F1339"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9F1339" w:rsidRPr="004F1048" w14:paraId="2D1CA555" w14:textId="77777777" w:rsidTr="007A7FC9">
        <w:trPr>
          <w:trHeight w:val="1076"/>
        </w:trPr>
        <w:tc>
          <w:tcPr>
            <w:tcW w:w="4368" w:type="dxa"/>
          </w:tcPr>
          <w:p w14:paraId="4F6829A5" w14:textId="13D2A2BE" w:rsidR="009F1339" w:rsidRPr="004F1048" w:rsidRDefault="009F1339" w:rsidP="007A7FC9">
            <w:pPr>
              <w:jc w:val="center"/>
              <w:rPr>
                <w:rFonts w:cs="Arial"/>
              </w:rPr>
            </w:pPr>
            <w:r w:rsidRPr="004F1048">
              <w:rPr>
                <w:rFonts w:cs="Arial"/>
              </w:rPr>
              <w:t>IZVAJALEC</w:t>
            </w:r>
            <w:r>
              <w:rPr>
                <w:rFonts w:cs="Arial"/>
              </w:rPr>
              <w:t xml:space="preserve"> 3</w:t>
            </w:r>
          </w:p>
          <w:p w14:paraId="6A1289B6" w14:textId="77777777" w:rsidR="009F1339" w:rsidRPr="004F1048" w:rsidRDefault="009F1339" w:rsidP="007A7FC9">
            <w:pPr>
              <w:jc w:val="center"/>
              <w:rPr>
                <w:rFonts w:cs="Arial"/>
              </w:rPr>
            </w:pPr>
          </w:p>
          <w:p w14:paraId="643A0519" w14:textId="77777777" w:rsidR="009F1339" w:rsidRPr="004F1048" w:rsidRDefault="009F1339" w:rsidP="007A7FC9">
            <w:pPr>
              <w:jc w:val="center"/>
              <w:rPr>
                <w:rFonts w:cs="Arial"/>
              </w:rPr>
            </w:pPr>
            <w:r w:rsidRPr="004F1048">
              <w:rPr>
                <w:rFonts w:cs="Arial"/>
              </w:rPr>
              <w:t>…………………………..</w:t>
            </w:r>
          </w:p>
          <w:p w14:paraId="20E28532" w14:textId="77777777" w:rsidR="009F1339" w:rsidRPr="004F1048" w:rsidRDefault="009F1339" w:rsidP="007A7FC9">
            <w:pPr>
              <w:jc w:val="center"/>
              <w:rPr>
                <w:rFonts w:cs="Arial"/>
              </w:rPr>
            </w:pPr>
            <w:r w:rsidRPr="004F1048">
              <w:rPr>
                <w:rFonts w:cs="Arial"/>
              </w:rPr>
              <w:t>direktor</w:t>
            </w:r>
          </w:p>
        </w:tc>
      </w:tr>
      <w:tr w:rsidR="009F1339" w:rsidRPr="004F1048" w14:paraId="156B74FC" w14:textId="77777777" w:rsidTr="007A7FC9">
        <w:tc>
          <w:tcPr>
            <w:tcW w:w="4368" w:type="dxa"/>
          </w:tcPr>
          <w:p w14:paraId="3EFF835F" w14:textId="77777777" w:rsidR="009F1339" w:rsidRPr="004F1048" w:rsidRDefault="009F1339" w:rsidP="007A7FC9">
            <w:pPr>
              <w:jc w:val="center"/>
              <w:rPr>
                <w:rFonts w:cs="Arial"/>
              </w:rPr>
            </w:pPr>
          </w:p>
          <w:p w14:paraId="6B5FB704" w14:textId="77777777" w:rsidR="009F1339" w:rsidRPr="004F1048" w:rsidRDefault="009F1339" w:rsidP="007A7FC9">
            <w:pPr>
              <w:jc w:val="center"/>
              <w:rPr>
                <w:rFonts w:cs="Arial"/>
              </w:rPr>
            </w:pPr>
          </w:p>
          <w:p w14:paraId="51FCF6AF" w14:textId="77777777" w:rsidR="009F1339" w:rsidRPr="004F1048" w:rsidRDefault="009F1339" w:rsidP="007A7FC9">
            <w:pPr>
              <w:jc w:val="center"/>
              <w:rPr>
                <w:rFonts w:cs="Arial"/>
              </w:rPr>
            </w:pPr>
          </w:p>
          <w:p w14:paraId="70907681" w14:textId="77777777" w:rsidR="009F1339" w:rsidRPr="004F1048" w:rsidRDefault="009F1339" w:rsidP="007A7FC9">
            <w:pPr>
              <w:jc w:val="center"/>
              <w:rPr>
                <w:rFonts w:cs="Arial"/>
              </w:rPr>
            </w:pPr>
            <w:r w:rsidRPr="004F1048">
              <w:rPr>
                <w:rFonts w:cs="Arial"/>
              </w:rPr>
              <w:t>………………………….</w:t>
            </w:r>
          </w:p>
          <w:p w14:paraId="711F3862" w14:textId="77777777" w:rsidR="009F1339" w:rsidRPr="004F1048" w:rsidRDefault="009F1339" w:rsidP="007A7FC9">
            <w:pPr>
              <w:jc w:val="left"/>
              <w:rPr>
                <w:rFonts w:cs="Arial"/>
              </w:rPr>
            </w:pPr>
          </w:p>
          <w:p w14:paraId="55C2FBD0" w14:textId="77777777" w:rsidR="009F1339" w:rsidRPr="004F1048" w:rsidRDefault="009F1339" w:rsidP="007A7FC9">
            <w:pPr>
              <w:jc w:val="left"/>
              <w:rPr>
                <w:rFonts w:cs="Arial"/>
              </w:rPr>
            </w:pPr>
            <w:r w:rsidRPr="004F1048">
              <w:rPr>
                <w:rFonts w:cs="Arial"/>
              </w:rPr>
              <w:t xml:space="preserve">Številka </w:t>
            </w:r>
            <w:r>
              <w:rPr>
                <w:rFonts w:cs="Arial"/>
              </w:rPr>
              <w:t>okvirnega sporazuma</w:t>
            </w:r>
            <w:r w:rsidRPr="004F1048">
              <w:rPr>
                <w:rFonts w:cs="Arial"/>
              </w:rPr>
              <w:t>: _______________</w:t>
            </w:r>
          </w:p>
          <w:p w14:paraId="34435047" w14:textId="77777777" w:rsidR="009F1339" w:rsidRPr="004F1048" w:rsidRDefault="009F1339" w:rsidP="007A7FC9">
            <w:pPr>
              <w:rPr>
                <w:rFonts w:cs="Arial"/>
              </w:rPr>
            </w:pPr>
            <w:r w:rsidRPr="004F1048">
              <w:rPr>
                <w:rFonts w:cs="Arial"/>
              </w:rPr>
              <w:t>Datum: _____________</w:t>
            </w:r>
          </w:p>
        </w:tc>
      </w:tr>
    </w:tbl>
    <w:p w14:paraId="5E77C6BA" w14:textId="77777777" w:rsidR="009F1339" w:rsidRPr="00B119EE" w:rsidRDefault="009F1339" w:rsidP="00B119EE"/>
    <w:p w14:paraId="7F9B1643" w14:textId="77777777" w:rsidR="00B119EE" w:rsidRPr="00B119EE" w:rsidRDefault="00B119EE" w:rsidP="00B119EE"/>
    <w:p w14:paraId="7743B6B9" w14:textId="77777777" w:rsidR="00B119EE" w:rsidRPr="00B119EE" w:rsidRDefault="00B119EE" w:rsidP="00B119EE"/>
    <w:p w14:paraId="48D3E211" w14:textId="641BFAED" w:rsidR="00B119EE" w:rsidRDefault="00B119EE" w:rsidP="00B119EE"/>
    <w:p w14:paraId="2076327D" w14:textId="46F5E2E7" w:rsidR="00B119EE" w:rsidRDefault="00B119EE" w:rsidP="00B119EE"/>
    <w:p w14:paraId="620E97A2" w14:textId="03CCE878" w:rsidR="009F1339" w:rsidRDefault="009F1339" w:rsidP="00B119EE"/>
    <w:p w14:paraId="5BDB5FA2" w14:textId="77777777" w:rsidR="009F1339" w:rsidRPr="009F1339" w:rsidRDefault="009F1339" w:rsidP="009F1339"/>
    <w:p w14:paraId="7045E926" w14:textId="77777777" w:rsidR="009F1339" w:rsidRPr="009F1339" w:rsidRDefault="009F1339" w:rsidP="009F1339"/>
    <w:p w14:paraId="530FCF55" w14:textId="77777777" w:rsidR="009F1339" w:rsidRPr="009F1339" w:rsidRDefault="009F1339" w:rsidP="009F1339"/>
    <w:p w14:paraId="132E1271" w14:textId="77777777" w:rsidR="009F1339" w:rsidRPr="009F1339" w:rsidRDefault="009F1339" w:rsidP="009F1339"/>
    <w:p w14:paraId="5DB44E34" w14:textId="77777777" w:rsidR="009F1339" w:rsidRPr="009F1339" w:rsidRDefault="009F1339" w:rsidP="009F1339"/>
    <w:p w14:paraId="66FEFA11" w14:textId="43DBF118" w:rsidR="009F1339" w:rsidRDefault="009F1339" w:rsidP="009F1339"/>
    <w:p w14:paraId="67BCF6B7" w14:textId="5616792C" w:rsidR="009F1339" w:rsidRDefault="009F1339" w:rsidP="009F1339"/>
    <w:p w14:paraId="37336EEB" w14:textId="0CA41BEE" w:rsidR="00BC2412" w:rsidRDefault="00BC2412" w:rsidP="009F1339"/>
    <w:p w14:paraId="0ED03FD2" w14:textId="307FB226" w:rsidR="009F1339" w:rsidRDefault="009F1339" w:rsidP="009F1339"/>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9F1339" w:rsidRPr="004F1048" w14:paraId="2E0E197E" w14:textId="77777777" w:rsidTr="007A7FC9">
        <w:trPr>
          <w:trHeight w:val="1076"/>
        </w:trPr>
        <w:tc>
          <w:tcPr>
            <w:tcW w:w="4368" w:type="dxa"/>
          </w:tcPr>
          <w:p w14:paraId="21BBF7AA" w14:textId="74178B33" w:rsidR="009F1339" w:rsidRPr="004F1048" w:rsidRDefault="009F1339" w:rsidP="007A7FC9">
            <w:pPr>
              <w:jc w:val="center"/>
              <w:rPr>
                <w:rFonts w:cs="Arial"/>
              </w:rPr>
            </w:pPr>
            <w:r w:rsidRPr="004F1048">
              <w:rPr>
                <w:rFonts w:cs="Arial"/>
              </w:rPr>
              <w:t>IZVAJALEC</w:t>
            </w:r>
            <w:r>
              <w:rPr>
                <w:rFonts w:cs="Arial"/>
              </w:rPr>
              <w:t xml:space="preserve"> 4</w:t>
            </w:r>
          </w:p>
          <w:p w14:paraId="4318FBB7" w14:textId="77777777" w:rsidR="009F1339" w:rsidRPr="004F1048" w:rsidRDefault="009F1339" w:rsidP="007A7FC9">
            <w:pPr>
              <w:jc w:val="center"/>
              <w:rPr>
                <w:rFonts w:cs="Arial"/>
              </w:rPr>
            </w:pPr>
          </w:p>
          <w:p w14:paraId="307D75D8" w14:textId="77777777" w:rsidR="009F1339" w:rsidRPr="004F1048" w:rsidRDefault="009F1339" w:rsidP="007A7FC9">
            <w:pPr>
              <w:jc w:val="center"/>
              <w:rPr>
                <w:rFonts w:cs="Arial"/>
              </w:rPr>
            </w:pPr>
            <w:r w:rsidRPr="004F1048">
              <w:rPr>
                <w:rFonts w:cs="Arial"/>
              </w:rPr>
              <w:t>…………………………..</w:t>
            </w:r>
          </w:p>
          <w:p w14:paraId="581EBB8E" w14:textId="77777777" w:rsidR="009F1339" w:rsidRPr="004F1048" w:rsidRDefault="009F1339" w:rsidP="007A7FC9">
            <w:pPr>
              <w:jc w:val="center"/>
              <w:rPr>
                <w:rFonts w:cs="Arial"/>
              </w:rPr>
            </w:pPr>
            <w:r w:rsidRPr="004F1048">
              <w:rPr>
                <w:rFonts w:cs="Arial"/>
              </w:rPr>
              <w:t>direktor</w:t>
            </w:r>
          </w:p>
        </w:tc>
      </w:tr>
      <w:tr w:rsidR="009F1339" w:rsidRPr="004F1048" w14:paraId="48A9A0F2" w14:textId="77777777" w:rsidTr="007A7FC9">
        <w:tc>
          <w:tcPr>
            <w:tcW w:w="4368" w:type="dxa"/>
          </w:tcPr>
          <w:p w14:paraId="6DF4C79E" w14:textId="77777777" w:rsidR="009F1339" w:rsidRPr="004F1048" w:rsidRDefault="009F1339" w:rsidP="007A7FC9">
            <w:pPr>
              <w:jc w:val="center"/>
              <w:rPr>
                <w:rFonts w:cs="Arial"/>
              </w:rPr>
            </w:pPr>
          </w:p>
          <w:p w14:paraId="629AF839" w14:textId="77777777" w:rsidR="009F1339" w:rsidRPr="004F1048" w:rsidRDefault="009F1339" w:rsidP="007A7FC9">
            <w:pPr>
              <w:jc w:val="center"/>
              <w:rPr>
                <w:rFonts w:cs="Arial"/>
              </w:rPr>
            </w:pPr>
          </w:p>
          <w:p w14:paraId="6E319E69" w14:textId="77777777" w:rsidR="009F1339" w:rsidRPr="004F1048" w:rsidRDefault="009F1339" w:rsidP="007A7FC9">
            <w:pPr>
              <w:jc w:val="center"/>
              <w:rPr>
                <w:rFonts w:cs="Arial"/>
              </w:rPr>
            </w:pPr>
          </w:p>
          <w:p w14:paraId="00971E15" w14:textId="77777777" w:rsidR="009F1339" w:rsidRPr="004F1048" w:rsidRDefault="009F1339" w:rsidP="007A7FC9">
            <w:pPr>
              <w:jc w:val="center"/>
              <w:rPr>
                <w:rFonts w:cs="Arial"/>
              </w:rPr>
            </w:pPr>
            <w:r w:rsidRPr="004F1048">
              <w:rPr>
                <w:rFonts w:cs="Arial"/>
              </w:rPr>
              <w:t>………………………….</w:t>
            </w:r>
          </w:p>
          <w:p w14:paraId="4069A987" w14:textId="77777777" w:rsidR="009F1339" w:rsidRPr="004F1048" w:rsidRDefault="009F1339" w:rsidP="007A7FC9">
            <w:pPr>
              <w:jc w:val="left"/>
              <w:rPr>
                <w:rFonts w:cs="Arial"/>
              </w:rPr>
            </w:pPr>
          </w:p>
          <w:p w14:paraId="309965BB" w14:textId="77777777" w:rsidR="009F1339" w:rsidRPr="004F1048" w:rsidRDefault="009F1339" w:rsidP="007A7FC9">
            <w:pPr>
              <w:jc w:val="left"/>
              <w:rPr>
                <w:rFonts w:cs="Arial"/>
              </w:rPr>
            </w:pPr>
            <w:r w:rsidRPr="004F1048">
              <w:rPr>
                <w:rFonts w:cs="Arial"/>
              </w:rPr>
              <w:t xml:space="preserve">Številka </w:t>
            </w:r>
            <w:r>
              <w:rPr>
                <w:rFonts w:cs="Arial"/>
              </w:rPr>
              <w:t>okvirnega sporazuma</w:t>
            </w:r>
            <w:r w:rsidRPr="004F1048">
              <w:rPr>
                <w:rFonts w:cs="Arial"/>
              </w:rPr>
              <w:t>: _______________</w:t>
            </w:r>
          </w:p>
          <w:p w14:paraId="07E07308" w14:textId="77777777" w:rsidR="009F1339" w:rsidRPr="004F1048" w:rsidRDefault="009F1339" w:rsidP="007A7FC9">
            <w:pPr>
              <w:rPr>
                <w:rFonts w:cs="Arial"/>
              </w:rPr>
            </w:pPr>
            <w:r w:rsidRPr="004F1048">
              <w:rPr>
                <w:rFonts w:cs="Arial"/>
              </w:rPr>
              <w:t>Datum: _____________</w:t>
            </w:r>
          </w:p>
        </w:tc>
      </w:tr>
    </w:tbl>
    <w:p w14:paraId="2DE22802" w14:textId="055DFCF4" w:rsidR="009F1339" w:rsidRDefault="009F1339" w:rsidP="009F1339"/>
    <w:p w14:paraId="0F910B53" w14:textId="77777777" w:rsidR="009F1339" w:rsidRPr="009F1339" w:rsidRDefault="009F1339" w:rsidP="009F1339"/>
    <w:p w14:paraId="2FA4C13E" w14:textId="77777777" w:rsidR="009F1339" w:rsidRPr="009F1339" w:rsidRDefault="009F1339" w:rsidP="009F1339"/>
    <w:p w14:paraId="42739FB2" w14:textId="77777777" w:rsidR="009F1339" w:rsidRPr="009F1339" w:rsidRDefault="009F1339" w:rsidP="009F1339"/>
    <w:p w14:paraId="7E37A64D" w14:textId="77777777" w:rsidR="009F1339" w:rsidRPr="009F1339" w:rsidRDefault="009F1339" w:rsidP="009F1339"/>
    <w:p w14:paraId="2203994D" w14:textId="77777777" w:rsidR="009F1339" w:rsidRPr="009F1339" w:rsidRDefault="009F1339" w:rsidP="009F1339"/>
    <w:p w14:paraId="0FBF7795" w14:textId="77777777" w:rsidR="009F1339" w:rsidRPr="009F1339" w:rsidRDefault="009F1339" w:rsidP="009F1339"/>
    <w:p w14:paraId="2BA6BF84" w14:textId="77777777" w:rsidR="009F1339" w:rsidRPr="009F1339" w:rsidRDefault="009F1339" w:rsidP="009F1339"/>
    <w:p w14:paraId="2DA74AC4" w14:textId="77777777" w:rsidR="009F1339" w:rsidRPr="009F1339" w:rsidRDefault="009F1339" w:rsidP="009F1339"/>
    <w:p w14:paraId="4E1583D2" w14:textId="77777777" w:rsidR="009F1339" w:rsidRPr="009F1339" w:rsidRDefault="009F1339" w:rsidP="009F1339"/>
    <w:p w14:paraId="7F8A3F46" w14:textId="77777777" w:rsidR="009F1339" w:rsidRPr="009F1339" w:rsidRDefault="009F1339" w:rsidP="009F1339"/>
    <w:p w14:paraId="01BDCB66" w14:textId="23BA87FD" w:rsidR="009F1339" w:rsidRDefault="009F1339" w:rsidP="009F1339"/>
    <w:p w14:paraId="45FFCB14" w14:textId="73A9CA72" w:rsidR="009F1339" w:rsidRDefault="009F1339" w:rsidP="009F1339"/>
    <w:p w14:paraId="53C87FB5" w14:textId="7B9D0D24" w:rsidR="009F1339" w:rsidRDefault="009F1339" w:rsidP="009F1339"/>
    <w:p w14:paraId="530E1211" w14:textId="37A554BE" w:rsidR="009F1339" w:rsidRDefault="009F1339" w:rsidP="009F1339"/>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9F1339" w:rsidRPr="004F1048" w14:paraId="3073F788" w14:textId="77777777" w:rsidTr="007A7FC9">
        <w:trPr>
          <w:trHeight w:val="1076"/>
        </w:trPr>
        <w:tc>
          <w:tcPr>
            <w:tcW w:w="4368" w:type="dxa"/>
          </w:tcPr>
          <w:p w14:paraId="1F9E8B3A" w14:textId="3126C12C" w:rsidR="009F1339" w:rsidRPr="004F1048" w:rsidRDefault="009F1339" w:rsidP="007A7FC9">
            <w:pPr>
              <w:jc w:val="center"/>
              <w:rPr>
                <w:rFonts w:cs="Arial"/>
              </w:rPr>
            </w:pPr>
            <w:r w:rsidRPr="004F1048">
              <w:rPr>
                <w:rFonts w:cs="Arial"/>
              </w:rPr>
              <w:t>IZVAJALEC</w:t>
            </w:r>
            <w:r>
              <w:rPr>
                <w:rFonts w:cs="Arial"/>
              </w:rPr>
              <w:t xml:space="preserve"> 5</w:t>
            </w:r>
          </w:p>
          <w:p w14:paraId="204FF90D" w14:textId="77777777" w:rsidR="009F1339" w:rsidRPr="004F1048" w:rsidRDefault="009F1339" w:rsidP="007A7FC9">
            <w:pPr>
              <w:jc w:val="center"/>
              <w:rPr>
                <w:rFonts w:cs="Arial"/>
              </w:rPr>
            </w:pPr>
          </w:p>
          <w:p w14:paraId="37123E6A" w14:textId="77777777" w:rsidR="009F1339" w:rsidRPr="004F1048" w:rsidRDefault="009F1339" w:rsidP="007A7FC9">
            <w:pPr>
              <w:jc w:val="center"/>
              <w:rPr>
                <w:rFonts w:cs="Arial"/>
              </w:rPr>
            </w:pPr>
            <w:r w:rsidRPr="004F1048">
              <w:rPr>
                <w:rFonts w:cs="Arial"/>
              </w:rPr>
              <w:t>…………………………..</w:t>
            </w:r>
          </w:p>
          <w:p w14:paraId="51F1486A" w14:textId="77777777" w:rsidR="009F1339" w:rsidRPr="004F1048" w:rsidRDefault="009F1339" w:rsidP="007A7FC9">
            <w:pPr>
              <w:jc w:val="center"/>
              <w:rPr>
                <w:rFonts w:cs="Arial"/>
              </w:rPr>
            </w:pPr>
            <w:r w:rsidRPr="004F1048">
              <w:rPr>
                <w:rFonts w:cs="Arial"/>
              </w:rPr>
              <w:t>direktor</w:t>
            </w:r>
          </w:p>
        </w:tc>
      </w:tr>
      <w:tr w:rsidR="009F1339" w:rsidRPr="004F1048" w14:paraId="1B0D185D" w14:textId="77777777" w:rsidTr="007A7FC9">
        <w:tc>
          <w:tcPr>
            <w:tcW w:w="4368" w:type="dxa"/>
          </w:tcPr>
          <w:p w14:paraId="6BEBDAE5" w14:textId="77777777" w:rsidR="009F1339" w:rsidRPr="004F1048" w:rsidRDefault="009F1339" w:rsidP="007A7FC9">
            <w:pPr>
              <w:jc w:val="center"/>
              <w:rPr>
                <w:rFonts w:cs="Arial"/>
              </w:rPr>
            </w:pPr>
          </w:p>
          <w:p w14:paraId="52396FC3" w14:textId="77777777" w:rsidR="009F1339" w:rsidRPr="004F1048" w:rsidRDefault="009F1339" w:rsidP="007A7FC9">
            <w:pPr>
              <w:jc w:val="center"/>
              <w:rPr>
                <w:rFonts w:cs="Arial"/>
              </w:rPr>
            </w:pPr>
          </w:p>
          <w:p w14:paraId="00816D53" w14:textId="77777777" w:rsidR="009F1339" w:rsidRPr="004F1048" w:rsidRDefault="009F1339" w:rsidP="007A7FC9">
            <w:pPr>
              <w:jc w:val="center"/>
              <w:rPr>
                <w:rFonts w:cs="Arial"/>
              </w:rPr>
            </w:pPr>
          </w:p>
          <w:p w14:paraId="004BC8B2" w14:textId="77777777" w:rsidR="009F1339" w:rsidRPr="004F1048" w:rsidRDefault="009F1339" w:rsidP="007A7FC9">
            <w:pPr>
              <w:jc w:val="center"/>
              <w:rPr>
                <w:rFonts w:cs="Arial"/>
              </w:rPr>
            </w:pPr>
            <w:r w:rsidRPr="004F1048">
              <w:rPr>
                <w:rFonts w:cs="Arial"/>
              </w:rPr>
              <w:t>………………………….</w:t>
            </w:r>
          </w:p>
          <w:p w14:paraId="765F0956" w14:textId="77777777" w:rsidR="009F1339" w:rsidRPr="004F1048" w:rsidRDefault="009F1339" w:rsidP="007A7FC9">
            <w:pPr>
              <w:jc w:val="left"/>
              <w:rPr>
                <w:rFonts w:cs="Arial"/>
              </w:rPr>
            </w:pPr>
          </w:p>
          <w:p w14:paraId="36F6282E" w14:textId="77777777" w:rsidR="009F1339" w:rsidRPr="004F1048" w:rsidRDefault="009F1339" w:rsidP="007A7FC9">
            <w:pPr>
              <w:jc w:val="left"/>
              <w:rPr>
                <w:rFonts w:cs="Arial"/>
              </w:rPr>
            </w:pPr>
            <w:r w:rsidRPr="004F1048">
              <w:rPr>
                <w:rFonts w:cs="Arial"/>
              </w:rPr>
              <w:t xml:space="preserve">Številka </w:t>
            </w:r>
            <w:r>
              <w:rPr>
                <w:rFonts w:cs="Arial"/>
              </w:rPr>
              <w:t>okvirnega sporazuma</w:t>
            </w:r>
            <w:r w:rsidRPr="004F1048">
              <w:rPr>
                <w:rFonts w:cs="Arial"/>
              </w:rPr>
              <w:t>: _______________</w:t>
            </w:r>
          </w:p>
          <w:p w14:paraId="1C704B7F" w14:textId="77777777" w:rsidR="009F1339" w:rsidRPr="004F1048" w:rsidRDefault="009F1339" w:rsidP="007A7FC9">
            <w:pPr>
              <w:rPr>
                <w:rFonts w:cs="Arial"/>
              </w:rPr>
            </w:pPr>
            <w:r w:rsidRPr="004F1048">
              <w:rPr>
                <w:rFonts w:cs="Arial"/>
              </w:rPr>
              <w:t>Datum: _____________</w:t>
            </w:r>
          </w:p>
        </w:tc>
      </w:tr>
    </w:tbl>
    <w:p w14:paraId="5CB0BF7C" w14:textId="77777777" w:rsidR="009F1339" w:rsidRPr="009F1339" w:rsidRDefault="009F1339" w:rsidP="009F1339"/>
    <w:sectPr w:rsidR="009F1339" w:rsidRPr="009F1339"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69CF9" w14:textId="77777777" w:rsidR="001B7316" w:rsidRDefault="001B7316">
      <w:r>
        <w:separator/>
      </w:r>
    </w:p>
  </w:endnote>
  <w:endnote w:type="continuationSeparator" w:id="0">
    <w:p w14:paraId="2F967C14" w14:textId="77777777" w:rsidR="001B7316" w:rsidRDefault="001B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09FE0" w14:textId="0BEF6350" w:rsidR="008B580A" w:rsidRPr="00526E26" w:rsidRDefault="008B580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4264C">
      <w:rPr>
        <w:rStyle w:val="tevilkastrani"/>
        <w:noProof/>
      </w:rPr>
      <w:t>14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4264C">
      <w:rPr>
        <w:rStyle w:val="tevilkastrani"/>
        <w:noProof/>
      </w:rPr>
      <w:t>14</w:t>
    </w:r>
    <w:r w:rsidRPr="00526E26">
      <w:rPr>
        <w:rStyle w:val="tevilkastrani"/>
      </w:rPr>
      <w:fldChar w:fldCharType="end"/>
    </w:r>
  </w:p>
  <w:p w14:paraId="56425626" w14:textId="77777777" w:rsidR="008B580A" w:rsidRDefault="008B580A"/>
  <w:p w14:paraId="49EFE0B9" w14:textId="77777777" w:rsidR="008B580A" w:rsidRPr="00FC6CF0" w:rsidRDefault="008B580A" w:rsidP="00001218">
    <w:pPr>
      <w:pStyle w:val="Glava"/>
      <w:rPr>
        <w:rFonts w:cs="Arial"/>
        <w:sz w:val="2"/>
        <w:szCs w:val="2"/>
      </w:rPr>
    </w:pPr>
  </w:p>
  <w:p w14:paraId="128CE8C9" w14:textId="77777777" w:rsidR="008B580A" w:rsidRPr="00FC6CF0" w:rsidRDefault="008B580A">
    <w:pPr>
      <w:pStyle w:val="Glava"/>
      <w:rPr>
        <w:rFonts w:cs="Arial"/>
        <w:sz w:val="2"/>
        <w:szCs w:val="2"/>
      </w:rPr>
    </w:pPr>
  </w:p>
  <w:p w14:paraId="42CB16C0" w14:textId="77777777" w:rsidR="008B580A" w:rsidRPr="00FC6CF0" w:rsidRDefault="008B580A"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EC5C" w14:textId="6AEA31B2" w:rsidR="008B580A" w:rsidRPr="00526E26" w:rsidRDefault="008B580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4264C">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4264C">
      <w:rPr>
        <w:rStyle w:val="tevilkastrani"/>
        <w:noProof/>
      </w:rPr>
      <w:t>14</w:t>
    </w:r>
    <w:r w:rsidRPr="00526E26">
      <w:rPr>
        <w:rStyle w:val="tevilkastrani"/>
      </w:rPr>
      <w:fldChar w:fldCharType="end"/>
    </w:r>
  </w:p>
  <w:p w14:paraId="4458906A" w14:textId="77777777" w:rsidR="008B580A" w:rsidRDefault="008B580A"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26373" w14:textId="77777777" w:rsidR="001B7316" w:rsidRDefault="001B7316">
      <w:r>
        <w:separator/>
      </w:r>
    </w:p>
  </w:footnote>
  <w:footnote w:type="continuationSeparator" w:id="0">
    <w:p w14:paraId="404FBAFF" w14:textId="77777777" w:rsidR="001B7316" w:rsidRDefault="001B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8B580A" w:rsidRPr="00A1445A" w14:paraId="48138804" w14:textId="77777777" w:rsidTr="00D80C2B">
      <w:tc>
        <w:tcPr>
          <w:tcW w:w="4039" w:type="dxa"/>
          <w:tcBorders>
            <w:bottom w:val="single" w:sz="4" w:space="0" w:color="auto"/>
          </w:tcBorders>
          <w:shd w:val="clear" w:color="auto" w:fill="auto"/>
        </w:tcPr>
        <w:p w14:paraId="6FDC6F0E" w14:textId="77777777" w:rsidR="008B580A" w:rsidRPr="00A04B00" w:rsidRDefault="008B580A" w:rsidP="0032212C">
          <w:pPr>
            <w:ind w:right="6"/>
            <w:rPr>
              <w:rFonts w:cs="Arial"/>
              <w:b/>
              <w:color w:val="000000"/>
            </w:rPr>
          </w:pPr>
          <w:r w:rsidRPr="00A04B00">
            <w:rPr>
              <w:rFonts w:cs="Arial"/>
              <w:b/>
              <w:color w:val="000000"/>
            </w:rPr>
            <w:t>Zavod Republike Slovenije</w:t>
          </w:r>
        </w:p>
        <w:p w14:paraId="769D4DF0" w14:textId="77777777" w:rsidR="008B580A" w:rsidRPr="00A04B00" w:rsidRDefault="008B580A" w:rsidP="0032212C">
          <w:pPr>
            <w:ind w:right="6"/>
            <w:rPr>
              <w:rFonts w:cs="Arial"/>
              <w:b/>
              <w:color w:val="000000"/>
            </w:rPr>
          </w:pPr>
          <w:r w:rsidRPr="00A04B00">
            <w:rPr>
              <w:rFonts w:cs="Arial"/>
              <w:b/>
              <w:color w:val="000000"/>
            </w:rPr>
            <w:t>za blagovne rezerve</w:t>
          </w:r>
        </w:p>
        <w:p w14:paraId="0BC3F916" w14:textId="77777777" w:rsidR="008B580A" w:rsidRPr="00A04B00" w:rsidRDefault="008B580A" w:rsidP="0032212C">
          <w:pPr>
            <w:ind w:right="6"/>
            <w:rPr>
              <w:rFonts w:cs="Arial"/>
              <w:color w:val="000000"/>
              <w:spacing w:val="-2"/>
            </w:rPr>
          </w:pPr>
        </w:p>
        <w:p w14:paraId="78376F12" w14:textId="77777777" w:rsidR="008B580A" w:rsidRPr="00C0552D" w:rsidRDefault="008B580A" w:rsidP="0032212C">
          <w:pPr>
            <w:ind w:right="6"/>
            <w:rPr>
              <w:rFonts w:cs="Arial"/>
              <w:color w:val="000000"/>
              <w:spacing w:val="-2"/>
            </w:rPr>
          </w:pPr>
          <w:r w:rsidRPr="00C0552D">
            <w:rPr>
              <w:rFonts w:cs="Arial"/>
              <w:color w:val="000000"/>
              <w:spacing w:val="-2"/>
            </w:rPr>
            <w:t>Dunajska cesta 106, SI-1000 Ljubljana</w:t>
          </w:r>
        </w:p>
        <w:p w14:paraId="01ACFA95" w14:textId="77777777" w:rsidR="008B580A" w:rsidRPr="00C0552D" w:rsidRDefault="008B580A"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8B580A" w:rsidRPr="00A1445A" w:rsidRDefault="008B580A"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8B580A" w:rsidRDefault="008B580A"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8B580A" w:rsidRPr="00A1445A" w:rsidRDefault="008B580A"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8B580A" w:rsidRPr="00A1445A" w:rsidRDefault="008B580A"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8B580A" w:rsidRPr="006B4725" w14:paraId="025B2AA2" w14:textId="77777777" w:rsidTr="00D80C2B">
      <w:tc>
        <w:tcPr>
          <w:tcW w:w="4039" w:type="dxa"/>
          <w:tcBorders>
            <w:top w:val="single" w:sz="4" w:space="0" w:color="auto"/>
          </w:tcBorders>
          <w:shd w:val="clear" w:color="auto" w:fill="auto"/>
        </w:tcPr>
        <w:p w14:paraId="3055D4D9" w14:textId="25D30321" w:rsidR="008B580A" w:rsidRPr="006B4725" w:rsidRDefault="008B580A" w:rsidP="0032212C">
          <w:pPr>
            <w:ind w:right="6"/>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67D3690A" w14:textId="77777777" w:rsidR="008B580A" w:rsidRPr="006B4725" w:rsidRDefault="008B580A" w:rsidP="0032212C">
          <w:pPr>
            <w:rPr>
              <w:rFonts w:cs="Arial"/>
              <w:color w:val="000000"/>
              <w:sz w:val="16"/>
              <w:szCs w:val="16"/>
            </w:rPr>
          </w:pPr>
        </w:p>
      </w:tc>
      <w:tc>
        <w:tcPr>
          <w:tcW w:w="3775" w:type="dxa"/>
          <w:tcBorders>
            <w:top w:val="single" w:sz="4" w:space="0" w:color="auto"/>
          </w:tcBorders>
          <w:shd w:val="clear" w:color="auto" w:fill="auto"/>
        </w:tcPr>
        <w:p w14:paraId="3471872A" w14:textId="09B6DBEA" w:rsidR="008B580A" w:rsidRPr="006B4725" w:rsidRDefault="008B580A" w:rsidP="00CF2FB0">
          <w:pPr>
            <w:pStyle w:val="Noga"/>
            <w:tabs>
              <w:tab w:val="clear" w:pos="4536"/>
              <w:tab w:val="clear" w:pos="9072"/>
              <w:tab w:val="left" w:pos="1309"/>
            </w:tabs>
            <w:jc w:val="right"/>
            <w:rPr>
              <w:rFonts w:cs="Arial"/>
              <w:color w:val="000000"/>
              <w:sz w:val="16"/>
              <w:szCs w:val="16"/>
            </w:rPr>
          </w:pPr>
          <w:r w:rsidRPr="006B4725">
            <w:rPr>
              <w:rFonts w:cs="Arial"/>
              <w:sz w:val="16"/>
              <w:szCs w:val="16"/>
            </w:rPr>
            <w:t>OBR – 2.17</w:t>
          </w:r>
          <w:r>
            <w:rPr>
              <w:rFonts w:cs="Arial"/>
              <w:sz w:val="16"/>
              <w:szCs w:val="16"/>
            </w:rPr>
            <w:t>.</w:t>
          </w:r>
          <w:r w:rsidR="00CF2FB0">
            <w:rPr>
              <w:rFonts w:cs="Arial"/>
              <w:sz w:val="16"/>
              <w:szCs w:val="16"/>
            </w:rPr>
            <w:t>3</w:t>
          </w:r>
        </w:p>
      </w:tc>
    </w:tr>
  </w:tbl>
  <w:p w14:paraId="7E7F2A31" w14:textId="77777777" w:rsidR="008B580A" w:rsidRPr="00346BC8" w:rsidRDefault="008B580A"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B07A0" w14:textId="77777777" w:rsidR="008B580A" w:rsidRDefault="008B58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B4E6F30"/>
    <w:multiLevelType w:val="hybridMultilevel"/>
    <w:tmpl w:val="AB58BAA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D3035"/>
    <w:multiLevelType w:val="hybridMultilevel"/>
    <w:tmpl w:val="535A0DC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53171"/>
    <w:multiLevelType w:val="hybridMultilevel"/>
    <w:tmpl w:val="D12050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E04533"/>
    <w:multiLevelType w:val="hybridMultilevel"/>
    <w:tmpl w:val="0DB054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0372E8"/>
    <w:multiLevelType w:val="hybridMultilevel"/>
    <w:tmpl w:val="22EAC832"/>
    <w:lvl w:ilvl="0" w:tplc="5BE61328">
      <w:start w:val="1"/>
      <w:numFmt w:val="bullet"/>
      <w:lvlText w:val=""/>
      <w:lvlJc w:val="left"/>
      <w:pPr>
        <w:tabs>
          <w:tab w:val="num" w:pos="702"/>
        </w:tabs>
        <w:ind w:left="702" w:hanging="360"/>
      </w:pPr>
      <w:rPr>
        <w:rFonts w:ascii="Symbol" w:hAnsi="Symbol" w:cs="Times New Roman" w:hint="default"/>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4" w15:restartNumberingAfterBreak="0">
    <w:nsid w:val="39510F89"/>
    <w:multiLevelType w:val="hybridMultilevel"/>
    <w:tmpl w:val="3664F58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FF3B1C"/>
    <w:multiLevelType w:val="hybridMultilevel"/>
    <w:tmpl w:val="3814D3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6200E83"/>
    <w:multiLevelType w:val="hybridMultilevel"/>
    <w:tmpl w:val="D55489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0302C3"/>
    <w:multiLevelType w:val="hybridMultilevel"/>
    <w:tmpl w:val="745C51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0447A6A"/>
    <w:multiLevelType w:val="hybridMultilevel"/>
    <w:tmpl w:val="CED43510"/>
    <w:lvl w:ilvl="0" w:tplc="F3583916">
      <w:start w:val="1"/>
      <w:numFmt w:val="lowerLetter"/>
      <w:lvlText w:val="%1)"/>
      <w:lvlJc w:val="left"/>
      <w:pPr>
        <w:ind w:left="360" w:hanging="360"/>
      </w:pPr>
      <w:rPr>
        <w:i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22994"/>
    <w:multiLevelType w:val="hybridMultilevel"/>
    <w:tmpl w:val="B01243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1B1C92"/>
    <w:multiLevelType w:val="hybridMultilevel"/>
    <w:tmpl w:val="92506DB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AF1C3A"/>
    <w:multiLevelType w:val="hybridMultilevel"/>
    <w:tmpl w:val="01E02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50404A"/>
    <w:multiLevelType w:val="hybridMultilevel"/>
    <w:tmpl w:val="2E8C0C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EBB3931"/>
    <w:multiLevelType w:val="hybridMultilevel"/>
    <w:tmpl w:val="A6A233C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ED2E15"/>
    <w:multiLevelType w:val="hybridMultilevel"/>
    <w:tmpl w:val="4BC06740"/>
    <w:lvl w:ilvl="0" w:tplc="04240001">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4"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0"/>
  </w:num>
  <w:num w:numId="2">
    <w:abstractNumId w:val="29"/>
  </w:num>
  <w:num w:numId="3">
    <w:abstractNumId w:val="26"/>
  </w:num>
  <w:num w:numId="4">
    <w:abstractNumId w:val="44"/>
  </w:num>
  <w:num w:numId="5">
    <w:abstractNumId w:val="10"/>
  </w:num>
  <w:num w:numId="6">
    <w:abstractNumId w:val="35"/>
  </w:num>
  <w:num w:numId="7">
    <w:abstractNumId w:val="23"/>
  </w:num>
  <w:num w:numId="8">
    <w:abstractNumId w:val="19"/>
  </w:num>
  <w:num w:numId="9">
    <w:abstractNumId w:val="43"/>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7"/>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4"/>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33"/>
  </w:num>
  <w:num w:numId="20">
    <w:abstractNumId w:val="1"/>
  </w:num>
  <w:num w:numId="21">
    <w:abstractNumId w:val="9"/>
  </w:num>
  <w:num w:numId="22">
    <w:abstractNumId w:val="32"/>
  </w:num>
  <w:num w:numId="23">
    <w:abstractNumId w:val="22"/>
  </w:num>
  <w:num w:numId="24">
    <w:abstractNumId w:val="27"/>
  </w:num>
  <w:num w:numId="25">
    <w:abstractNumId w:val="39"/>
  </w:num>
  <w:num w:numId="26">
    <w:abstractNumId w:val="34"/>
  </w:num>
  <w:num w:numId="27">
    <w:abstractNumId w:val="15"/>
  </w:num>
  <w:num w:numId="28">
    <w:abstractNumId w:val="42"/>
  </w:num>
  <w:num w:numId="29">
    <w:abstractNumId w:val="17"/>
  </w:num>
  <w:num w:numId="30">
    <w:abstractNumId w:val="40"/>
  </w:num>
  <w:num w:numId="31">
    <w:abstractNumId w:val="21"/>
  </w:num>
  <w:num w:numId="32">
    <w:abstractNumId w:val="7"/>
  </w:num>
  <w:num w:numId="33">
    <w:abstractNumId w:val="5"/>
  </w:num>
  <w:num w:numId="34">
    <w:abstractNumId w:val="28"/>
  </w:num>
  <w:num w:numId="35">
    <w:abstractNumId w:val="45"/>
  </w:num>
  <w:num w:numId="36">
    <w:abstractNumId w:val="36"/>
  </w:num>
  <w:num w:numId="37">
    <w:abstractNumId w:val="46"/>
  </w:num>
  <w:num w:numId="38">
    <w:abstractNumId w:val="30"/>
  </w:num>
  <w:num w:numId="39">
    <w:abstractNumId w:val="2"/>
  </w:num>
  <w:num w:numId="40">
    <w:abstractNumId w:val="37"/>
  </w:num>
  <w:num w:numId="41">
    <w:abstractNumId w:val="8"/>
  </w:num>
  <w:num w:numId="42">
    <w:abstractNumId w:val="11"/>
  </w:num>
  <w:num w:numId="43">
    <w:abstractNumId w:val="6"/>
  </w:num>
  <w:num w:numId="44">
    <w:abstractNumId w:val="24"/>
  </w:num>
  <w:num w:numId="45">
    <w:abstractNumId w:val="41"/>
  </w:num>
  <w:num w:numId="46">
    <w:abstractNumId w:val="13"/>
  </w:num>
  <w:num w:numId="47">
    <w:abstractNumId w:val="31"/>
  </w:num>
  <w:num w:numId="48">
    <w:abstractNumId w:val="38"/>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A91"/>
    <w:rsid w:val="00005F5F"/>
    <w:rsid w:val="00006B86"/>
    <w:rsid w:val="00007D3E"/>
    <w:rsid w:val="00013B00"/>
    <w:rsid w:val="00015394"/>
    <w:rsid w:val="00015B5A"/>
    <w:rsid w:val="0002242F"/>
    <w:rsid w:val="00022E5E"/>
    <w:rsid w:val="00023E4D"/>
    <w:rsid w:val="00026663"/>
    <w:rsid w:val="00030D75"/>
    <w:rsid w:val="0003390C"/>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54CB"/>
    <w:rsid w:val="00065D82"/>
    <w:rsid w:val="00071D42"/>
    <w:rsid w:val="00075D17"/>
    <w:rsid w:val="00076C47"/>
    <w:rsid w:val="000878B8"/>
    <w:rsid w:val="00087C9B"/>
    <w:rsid w:val="00096243"/>
    <w:rsid w:val="00096BE4"/>
    <w:rsid w:val="000A0107"/>
    <w:rsid w:val="000B1DDE"/>
    <w:rsid w:val="000B4120"/>
    <w:rsid w:val="000C23A5"/>
    <w:rsid w:val="000C4170"/>
    <w:rsid w:val="000C4583"/>
    <w:rsid w:val="000C7E9D"/>
    <w:rsid w:val="000D0294"/>
    <w:rsid w:val="000D305E"/>
    <w:rsid w:val="000D4DAE"/>
    <w:rsid w:val="000D76C2"/>
    <w:rsid w:val="000E1875"/>
    <w:rsid w:val="000E41E1"/>
    <w:rsid w:val="000E480B"/>
    <w:rsid w:val="000E4D06"/>
    <w:rsid w:val="000E5603"/>
    <w:rsid w:val="000E5CC9"/>
    <w:rsid w:val="000E7050"/>
    <w:rsid w:val="00101B68"/>
    <w:rsid w:val="00114401"/>
    <w:rsid w:val="00117941"/>
    <w:rsid w:val="00120039"/>
    <w:rsid w:val="0012533E"/>
    <w:rsid w:val="001314C1"/>
    <w:rsid w:val="001352C1"/>
    <w:rsid w:val="0014021F"/>
    <w:rsid w:val="00147C7B"/>
    <w:rsid w:val="001508B8"/>
    <w:rsid w:val="0015310D"/>
    <w:rsid w:val="00156126"/>
    <w:rsid w:val="001571F0"/>
    <w:rsid w:val="00166414"/>
    <w:rsid w:val="0016760E"/>
    <w:rsid w:val="00170988"/>
    <w:rsid w:val="00170F33"/>
    <w:rsid w:val="0017296F"/>
    <w:rsid w:val="00173EA9"/>
    <w:rsid w:val="001749F6"/>
    <w:rsid w:val="00174BFE"/>
    <w:rsid w:val="00176072"/>
    <w:rsid w:val="001832BA"/>
    <w:rsid w:val="00183318"/>
    <w:rsid w:val="00184D89"/>
    <w:rsid w:val="00190F0A"/>
    <w:rsid w:val="001935AD"/>
    <w:rsid w:val="0019783A"/>
    <w:rsid w:val="001A192F"/>
    <w:rsid w:val="001A5D06"/>
    <w:rsid w:val="001A65EC"/>
    <w:rsid w:val="001A72CA"/>
    <w:rsid w:val="001A7BD0"/>
    <w:rsid w:val="001B18AF"/>
    <w:rsid w:val="001B1CA3"/>
    <w:rsid w:val="001B7316"/>
    <w:rsid w:val="001D101F"/>
    <w:rsid w:val="001D16E0"/>
    <w:rsid w:val="001D5C2E"/>
    <w:rsid w:val="001D694D"/>
    <w:rsid w:val="001D7F99"/>
    <w:rsid w:val="001E2C70"/>
    <w:rsid w:val="001E38DD"/>
    <w:rsid w:val="001E721E"/>
    <w:rsid w:val="001F2C55"/>
    <w:rsid w:val="001F4F71"/>
    <w:rsid w:val="001F5080"/>
    <w:rsid w:val="001F6F0F"/>
    <w:rsid w:val="0020233B"/>
    <w:rsid w:val="002064A5"/>
    <w:rsid w:val="00222C44"/>
    <w:rsid w:val="0022685F"/>
    <w:rsid w:val="002272AA"/>
    <w:rsid w:val="00227FB0"/>
    <w:rsid w:val="00231CFA"/>
    <w:rsid w:val="00235E41"/>
    <w:rsid w:val="00237B33"/>
    <w:rsid w:val="002413BB"/>
    <w:rsid w:val="00241698"/>
    <w:rsid w:val="0024264C"/>
    <w:rsid w:val="002512B6"/>
    <w:rsid w:val="00251D3F"/>
    <w:rsid w:val="00257998"/>
    <w:rsid w:val="002618E0"/>
    <w:rsid w:val="00262AA3"/>
    <w:rsid w:val="00263943"/>
    <w:rsid w:val="00267619"/>
    <w:rsid w:val="002711AE"/>
    <w:rsid w:val="00273761"/>
    <w:rsid w:val="00274F6B"/>
    <w:rsid w:val="0027504B"/>
    <w:rsid w:val="00277706"/>
    <w:rsid w:val="00280C83"/>
    <w:rsid w:val="002816DC"/>
    <w:rsid w:val="00281CE6"/>
    <w:rsid w:val="00283EE6"/>
    <w:rsid w:val="0028440E"/>
    <w:rsid w:val="00285B81"/>
    <w:rsid w:val="00293FEB"/>
    <w:rsid w:val="002A1F49"/>
    <w:rsid w:val="002A357C"/>
    <w:rsid w:val="002A6904"/>
    <w:rsid w:val="002A6A46"/>
    <w:rsid w:val="002B2000"/>
    <w:rsid w:val="002B28E0"/>
    <w:rsid w:val="002C7AC9"/>
    <w:rsid w:val="002D049A"/>
    <w:rsid w:val="002D16BB"/>
    <w:rsid w:val="002D6383"/>
    <w:rsid w:val="002D6A3C"/>
    <w:rsid w:val="002E1329"/>
    <w:rsid w:val="002E2FD3"/>
    <w:rsid w:val="002E372C"/>
    <w:rsid w:val="002E3FE4"/>
    <w:rsid w:val="002E6B63"/>
    <w:rsid w:val="002F0041"/>
    <w:rsid w:val="002F68A9"/>
    <w:rsid w:val="00301033"/>
    <w:rsid w:val="003027A5"/>
    <w:rsid w:val="00302B8D"/>
    <w:rsid w:val="0030598F"/>
    <w:rsid w:val="00311636"/>
    <w:rsid w:val="00313FCC"/>
    <w:rsid w:val="003148B9"/>
    <w:rsid w:val="00315EE6"/>
    <w:rsid w:val="00316DEB"/>
    <w:rsid w:val="00317627"/>
    <w:rsid w:val="0032212C"/>
    <w:rsid w:val="00325D8B"/>
    <w:rsid w:val="00326834"/>
    <w:rsid w:val="00331897"/>
    <w:rsid w:val="003441C8"/>
    <w:rsid w:val="00346BC8"/>
    <w:rsid w:val="00346E68"/>
    <w:rsid w:val="0035043A"/>
    <w:rsid w:val="003546D3"/>
    <w:rsid w:val="003650CA"/>
    <w:rsid w:val="00367250"/>
    <w:rsid w:val="003676C1"/>
    <w:rsid w:val="00370866"/>
    <w:rsid w:val="0037231D"/>
    <w:rsid w:val="003806A5"/>
    <w:rsid w:val="0038243F"/>
    <w:rsid w:val="00385808"/>
    <w:rsid w:val="00385D08"/>
    <w:rsid w:val="00385DEC"/>
    <w:rsid w:val="00387454"/>
    <w:rsid w:val="00387F8F"/>
    <w:rsid w:val="00390B11"/>
    <w:rsid w:val="00391DF2"/>
    <w:rsid w:val="00396BCB"/>
    <w:rsid w:val="003A5297"/>
    <w:rsid w:val="003B32D2"/>
    <w:rsid w:val="003B330B"/>
    <w:rsid w:val="003B36FC"/>
    <w:rsid w:val="003B3765"/>
    <w:rsid w:val="003B48B6"/>
    <w:rsid w:val="003B4E78"/>
    <w:rsid w:val="003B4ED4"/>
    <w:rsid w:val="003B6C55"/>
    <w:rsid w:val="003C0B6A"/>
    <w:rsid w:val="003C485B"/>
    <w:rsid w:val="003C6091"/>
    <w:rsid w:val="003D1272"/>
    <w:rsid w:val="003D28F1"/>
    <w:rsid w:val="003D34E6"/>
    <w:rsid w:val="003D490F"/>
    <w:rsid w:val="003E3B39"/>
    <w:rsid w:val="003E4CFC"/>
    <w:rsid w:val="003E52B8"/>
    <w:rsid w:val="003E5C55"/>
    <w:rsid w:val="003E7966"/>
    <w:rsid w:val="003F0DE7"/>
    <w:rsid w:val="003F4DE6"/>
    <w:rsid w:val="003F546E"/>
    <w:rsid w:val="00400384"/>
    <w:rsid w:val="00406373"/>
    <w:rsid w:val="00406E22"/>
    <w:rsid w:val="004121B8"/>
    <w:rsid w:val="00415EE6"/>
    <w:rsid w:val="00416734"/>
    <w:rsid w:val="004223CD"/>
    <w:rsid w:val="00423F10"/>
    <w:rsid w:val="00432BA1"/>
    <w:rsid w:val="0043532D"/>
    <w:rsid w:val="00444734"/>
    <w:rsid w:val="00445049"/>
    <w:rsid w:val="004459AF"/>
    <w:rsid w:val="004527D6"/>
    <w:rsid w:val="00455EB9"/>
    <w:rsid w:val="00460A21"/>
    <w:rsid w:val="004622AB"/>
    <w:rsid w:val="00463235"/>
    <w:rsid w:val="00464162"/>
    <w:rsid w:val="00466DB2"/>
    <w:rsid w:val="004720C5"/>
    <w:rsid w:val="0047219D"/>
    <w:rsid w:val="004729A3"/>
    <w:rsid w:val="00473D5E"/>
    <w:rsid w:val="004752B8"/>
    <w:rsid w:val="00475E0B"/>
    <w:rsid w:val="0047643E"/>
    <w:rsid w:val="004801D0"/>
    <w:rsid w:val="004826C9"/>
    <w:rsid w:val="004910C3"/>
    <w:rsid w:val="00496839"/>
    <w:rsid w:val="004A0508"/>
    <w:rsid w:val="004A1804"/>
    <w:rsid w:val="004A35D7"/>
    <w:rsid w:val="004A4659"/>
    <w:rsid w:val="004B065E"/>
    <w:rsid w:val="004C2851"/>
    <w:rsid w:val="004D1FBD"/>
    <w:rsid w:val="004D39D4"/>
    <w:rsid w:val="004D6B75"/>
    <w:rsid w:val="004E0D3B"/>
    <w:rsid w:val="004E28BE"/>
    <w:rsid w:val="004F1048"/>
    <w:rsid w:val="004F2462"/>
    <w:rsid w:val="004F7C1C"/>
    <w:rsid w:val="00501297"/>
    <w:rsid w:val="0050500E"/>
    <w:rsid w:val="00511E25"/>
    <w:rsid w:val="0051745B"/>
    <w:rsid w:val="00517861"/>
    <w:rsid w:val="00517E5A"/>
    <w:rsid w:val="0052001B"/>
    <w:rsid w:val="0052462E"/>
    <w:rsid w:val="005247DF"/>
    <w:rsid w:val="005255EB"/>
    <w:rsid w:val="00525A21"/>
    <w:rsid w:val="00526E26"/>
    <w:rsid w:val="005316C0"/>
    <w:rsid w:val="00536FC1"/>
    <w:rsid w:val="00537622"/>
    <w:rsid w:val="0053773B"/>
    <w:rsid w:val="00543851"/>
    <w:rsid w:val="00543AA5"/>
    <w:rsid w:val="00543EBB"/>
    <w:rsid w:val="005459FC"/>
    <w:rsid w:val="0054747A"/>
    <w:rsid w:val="005531C4"/>
    <w:rsid w:val="00557C36"/>
    <w:rsid w:val="005608A6"/>
    <w:rsid w:val="00566DB3"/>
    <w:rsid w:val="0057187E"/>
    <w:rsid w:val="00572338"/>
    <w:rsid w:val="005724B4"/>
    <w:rsid w:val="005753D9"/>
    <w:rsid w:val="0057566B"/>
    <w:rsid w:val="0058062B"/>
    <w:rsid w:val="00582354"/>
    <w:rsid w:val="0058399F"/>
    <w:rsid w:val="005A0B71"/>
    <w:rsid w:val="005A785E"/>
    <w:rsid w:val="005B253B"/>
    <w:rsid w:val="005B3910"/>
    <w:rsid w:val="005B64FA"/>
    <w:rsid w:val="005C0F31"/>
    <w:rsid w:val="005C4C41"/>
    <w:rsid w:val="005C5031"/>
    <w:rsid w:val="005C6086"/>
    <w:rsid w:val="005C6D36"/>
    <w:rsid w:val="005C71B5"/>
    <w:rsid w:val="005C7E8F"/>
    <w:rsid w:val="005D629B"/>
    <w:rsid w:val="005D7E01"/>
    <w:rsid w:val="005E4698"/>
    <w:rsid w:val="005E5648"/>
    <w:rsid w:val="005E6949"/>
    <w:rsid w:val="005E70F2"/>
    <w:rsid w:val="005F1763"/>
    <w:rsid w:val="005F18A6"/>
    <w:rsid w:val="005F39FB"/>
    <w:rsid w:val="005F638A"/>
    <w:rsid w:val="005F751D"/>
    <w:rsid w:val="00600960"/>
    <w:rsid w:val="006028C1"/>
    <w:rsid w:val="0060550F"/>
    <w:rsid w:val="006077CC"/>
    <w:rsid w:val="00607EB9"/>
    <w:rsid w:val="006110C9"/>
    <w:rsid w:val="0061133D"/>
    <w:rsid w:val="006114BA"/>
    <w:rsid w:val="00612663"/>
    <w:rsid w:val="00612699"/>
    <w:rsid w:val="006163B7"/>
    <w:rsid w:val="00621FA4"/>
    <w:rsid w:val="0062278C"/>
    <w:rsid w:val="006315C1"/>
    <w:rsid w:val="006362A9"/>
    <w:rsid w:val="0063641C"/>
    <w:rsid w:val="00640EA2"/>
    <w:rsid w:val="00642DD4"/>
    <w:rsid w:val="00642F4A"/>
    <w:rsid w:val="00644547"/>
    <w:rsid w:val="00650DEF"/>
    <w:rsid w:val="0065152F"/>
    <w:rsid w:val="00653770"/>
    <w:rsid w:val="0065521B"/>
    <w:rsid w:val="00655EBD"/>
    <w:rsid w:val="006621D9"/>
    <w:rsid w:val="00662AED"/>
    <w:rsid w:val="00662D8F"/>
    <w:rsid w:val="0066332D"/>
    <w:rsid w:val="00670A28"/>
    <w:rsid w:val="00670D1D"/>
    <w:rsid w:val="0067155E"/>
    <w:rsid w:val="00677015"/>
    <w:rsid w:val="006843B2"/>
    <w:rsid w:val="00685A64"/>
    <w:rsid w:val="00690253"/>
    <w:rsid w:val="006902A4"/>
    <w:rsid w:val="00691772"/>
    <w:rsid w:val="0069474B"/>
    <w:rsid w:val="006A1658"/>
    <w:rsid w:val="006A1A9E"/>
    <w:rsid w:val="006A405F"/>
    <w:rsid w:val="006A5CDE"/>
    <w:rsid w:val="006A7A34"/>
    <w:rsid w:val="006B4725"/>
    <w:rsid w:val="006B690A"/>
    <w:rsid w:val="006C3DAD"/>
    <w:rsid w:val="006C4DDF"/>
    <w:rsid w:val="006C719A"/>
    <w:rsid w:val="006D59F7"/>
    <w:rsid w:val="006D65C6"/>
    <w:rsid w:val="006E0F03"/>
    <w:rsid w:val="006E36BA"/>
    <w:rsid w:val="006E377F"/>
    <w:rsid w:val="006E696F"/>
    <w:rsid w:val="006F10E2"/>
    <w:rsid w:val="006F44F5"/>
    <w:rsid w:val="006F70DC"/>
    <w:rsid w:val="006F758E"/>
    <w:rsid w:val="00702A9C"/>
    <w:rsid w:val="007033C0"/>
    <w:rsid w:val="00705524"/>
    <w:rsid w:val="0072447F"/>
    <w:rsid w:val="00727E3A"/>
    <w:rsid w:val="007345D8"/>
    <w:rsid w:val="007411F4"/>
    <w:rsid w:val="00741DF3"/>
    <w:rsid w:val="00743912"/>
    <w:rsid w:val="00743F94"/>
    <w:rsid w:val="00745091"/>
    <w:rsid w:val="00753F50"/>
    <w:rsid w:val="00762580"/>
    <w:rsid w:val="00762F07"/>
    <w:rsid w:val="007656AB"/>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7777"/>
    <w:rsid w:val="007B325E"/>
    <w:rsid w:val="007B3D1D"/>
    <w:rsid w:val="007B486D"/>
    <w:rsid w:val="007B7C42"/>
    <w:rsid w:val="007B7D54"/>
    <w:rsid w:val="007C4545"/>
    <w:rsid w:val="007D302C"/>
    <w:rsid w:val="007D4174"/>
    <w:rsid w:val="007D7B83"/>
    <w:rsid w:val="007E0866"/>
    <w:rsid w:val="007E1023"/>
    <w:rsid w:val="007E27A3"/>
    <w:rsid w:val="007E31E3"/>
    <w:rsid w:val="007F1ED4"/>
    <w:rsid w:val="007F28E3"/>
    <w:rsid w:val="007F31AC"/>
    <w:rsid w:val="007F3757"/>
    <w:rsid w:val="007F4AC2"/>
    <w:rsid w:val="007F4C12"/>
    <w:rsid w:val="007F4D73"/>
    <w:rsid w:val="007F5DA1"/>
    <w:rsid w:val="007F7A37"/>
    <w:rsid w:val="00800DA1"/>
    <w:rsid w:val="0080425B"/>
    <w:rsid w:val="00812B30"/>
    <w:rsid w:val="008155E7"/>
    <w:rsid w:val="00816260"/>
    <w:rsid w:val="00820D11"/>
    <w:rsid w:val="00824D1D"/>
    <w:rsid w:val="00825EC0"/>
    <w:rsid w:val="00833AC6"/>
    <w:rsid w:val="00834C72"/>
    <w:rsid w:val="00843739"/>
    <w:rsid w:val="0084436A"/>
    <w:rsid w:val="008452FA"/>
    <w:rsid w:val="008461EF"/>
    <w:rsid w:val="00847017"/>
    <w:rsid w:val="008545FA"/>
    <w:rsid w:val="0085481C"/>
    <w:rsid w:val="00855102"/>
    <w:rsid w:val="00856DAD"/>
    <w:rsid w:val="00857516"/>
    <w:rsid w:val="00860C53"/>
    <w:rsid w:val="0086202B"/>
    <w:rsid w:val="00862FA8"/>
    <w:rsid w:val="008638C0"/>
    <w:rsid w:val="0088149F"/>
    <w:rsid w:val="00882006"/>
    <w:rsid w:val="0088258C"/>
    <w:rsid w:val="00884B52"/>
    <w:rsid w:val="00891AC9"/>
    <w:rsid w:val="00892F6E"/>
    <w:rsid w:val="0089407F"/>
    <w:rsid w:val="00895F3B"/>
    <w:rsid w:val="008A757F"/>
    <w:rsid w:val="008B0607"/>
    <w:rsid w:val="008B25C9"/>
    <w:rsid w:val="008B3E11"/>
    <w:rsid w:val="008B580A"/>
    <w:rsid w:val="008B6ECE"/>
    <w:rsid w:val="008B773F"/>
    <w:rsid w:val="008C279B"/>
    <w:rsid w:val="008C2AC2"/>
    <w:rsid w:val="008C520C"/>
    <w:rsid w:val="008C5597"/>
    <w:rsid w:val="008C5F88"/>
    <w:rsid w:val="008D23F4"/>
    <w:rsid w:val="008D3842"/>
    <w:rsid w:val="008D5A66"/>
    <w:rsid w:val="008D6DCE"/>
    <w:rsid w:val="008E036E"/>
    <w:rsid w:val="008E1C5E"/>
    <w:rsid w:val="008E2B37"/>
    <w:rsid w:val="008E4564"/>
    <w:rsid w:val="008E64FA"/>
    <w:rsid w:val="008E7E25"/>
    <w:rsid w:val="008F0A75"/>
    <w:rsid w:val="008F3E2F"/>
    <w:rsid w:val="008F6711"/>
    <w:rsid w:val="008F79AD"/>
    <w:rsid w:val="00901408"/>
    <w:rsid w:val="00904226"/>
    <w:rsid w:val="00905AF8"/>
    <w:rsid w:val="00913CF8"/>
    <w:rsid w:val="00921338"/>
    <w:rsid w:val="009228C4"/>
    <w:rsid w:val="00923AA9"/>
    <w:rsid w:val="009320D7"/>
    <w:rsid w:val="009342BB"/>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66DFD"/>
    <w:rsid w:val="00970664"/>
    <w:rsid w:val="00970719"/>
    <w:rsid w:val="0097345C"/>
    <w:rsid w:val="00973B16"/>
    <w:rsid w:val="00977EF4"/>
    <w:rsid w:val="00985368"/>
    <w:rsid w:val="00990592"/>
    <w:rsid w:val="009942E4"/>
    <w:rsid w:val="00996C89"/>
    <w:rsid w:val="009A46DA"/>
    <w:rsid w:val="009B0FC7"/>
    <w:rsid w:val="009B16A9"/>
    <w:rsid w:val="009B3A4D"/>
    <w:rsid w:val="009B5856"/>
    <w:rsid w:val="009B70DE"/>
    <w:rsid w:val="009B7404"/>
    <w:rsid w:val="009B78AC"/>
    <w:rsid w:val="009C1BFA"/>
    <w:rsid w:val="009C29C7"/>
    <w:rsid w:val="009C4C6F"/>
    <w:rsid w:val="009C5AA6"/>
    <w:rsid w:val="009C5D02"/>
    <w:rsid w:val="009C6284"/>
    <w:rsid w:val="009D02C5"/>
    <w:rsid w:val="009D132C"/>
    <w:rsid w:val="009D21DD"/>
    <w:rsid w:val="009D39E2"/>
    <w:rsid w:val="009D40B0"/>
    <w:rsid w:val="009D6C16"/>
    <w:rsid w:val="009E053F"/>
    <w:rsid w:val="009E20C1"/>
    <w:rsid w:val="009E2277"/>
    <w:rsid w:val="009E2D2C"/>
    <w:rsid w:val="009E5C40"/>
    <w:rsid w:val="009F0952"/>
    <w:rsid w:val="009F1339"/>
    <w:rsid w:val="009F7784"/>
    <w:rsid w:val="00A00062"/>
    <w:rsid w:val="00A014B9"/>
    <w:rsid w:val="00A01D1F"/>
    <w:rsid w:val="00A04220"/>
    <w:rsid w:val="00A04B00"/>
    <w:rsid w:val="00A1445A"/>
    <w:rsid w:val="00A169B6"/>
    <w:rsid w:val="00A173A0"/>
    <w:rsid w:val="00A22650"/>
    <w:rsid w:val="00A226BA"/>
    <w:rsid w:val="00A24814"/>
    <w:rsid w:val="00A265F6"/>
    <w:rsid w:val="00A3063E"/>
    <w:rsid w:val="00A30979"/>
    <w:rsid w:val="00A31784"/>
    <w:rsid w:val="00A33BE0"/>
    <w:rsid w:val="00A33C09"/>
    <w:rsid w:val="00A4187A"/>
    <w:rsid w:val="00A430F4"/>
    <w:rsid w:val="00A43EA1"/>
    <w:rsid w:val="00A44A99"/>
    <w:rsid w:val="00A515E0"/>
    <w:rsid w:val="00A55388"/>
    <w:rsid w:val="00A56B00"/>
    <w:rsid w:val="00A57325"/>
    <w:rsid w:val="00A75802"/>
    <w:rsid w:val="00A83008"/>
    <w:rsid w:val="00A83E62"/>
    <w:rsid w:val="00A901D3"/>
    <w:rsid w:val="00A92149"/>
    <w:rsid w:val="00A94BD5"/>
    <w:rsid w:val="00A957F1"/>
    <w:rsid w:val="00AA1622"/>
    <w:rsid w:val="00AA20C2"/>
    <w:rsid w:val="00AA2F1C"/>
    <w:rsid w:val="00AA7DA9"/>
    <w:rsid w:val="00AB1522"/>
    <w:rsid w:val="00AB3346"/>
    <w:rsid w:val="00AB4674"/>
    <w:rsid w:val="00AC45CC"/>
    <w:rsid w:val="00AC72E5"/>
    <w:rsid w:val="00AC7F76"/>
    <w:rsid w:val="00AD049D"/>
    <w:rsid w:val="00AD2537"/>
    <w:rsid w:val="00AD3618"/>
    <w:rsid w:val="00AE0158"/>
    <w:rsid w:val="00AE317B"/>
    <w:rsid w:val="00AE3EA3"/>
    <w:rsid w:val="00AE4812"/>
    <w:rsid w:val="00AE70EF"/>
    <w:rsid w:val="00AF04EA"/>
    <w:rsid w:val="00AF0AD6"/>
    <w:rsid w:val="00AF6A5B"/>
    <w:rsid w:val="00B000E4"/>
    <w:rsid w:val="00B0214B"/>
    <w:rsid w:val="00B021F9"/>
    <w:rsid w:val="00B06BC1"/>
    <w:rsid w:val="00B119EE"/>
    <w:rsid w:val="00B14899"/>
    <w:rsid w:val="00B16F2C"/>
    <w:rsid w:val="00B174F2"/>
    <w:rsid w:val="00B20079"/>
    <w:rsid w:val="00B200B8"/>
    <w:rsid w:val="00B200E4"/>
    <w:rsid w:val="00B23277"/>
    <w:rsid w:val="00B24613"/>
    <w:rsid w:val="00B26132"/>
    <w:rsid w:val="00B2757C"/>
    <w:rsid w:val="00B32849"/>
    <w:rsid w:val="00B32A8A"/>
    <w:rsid w:val="00B3637F"/>
    <w:rsid w:val="00B37C95"/>
    <w:rsid w:val="00B42117"/>
    <w:rsid w:val="00B4256F"/>
    <w:rsid w:val="00B45550"/>
    <w:rsid w:val="00B511B2"/>
    <w:rsid w:val="00B528B4"/>
    <w:rsid w:val="00B52BF2"/>
    <w:rsid w:val="00B5369B"/>
    <w:rsid w:val="00B538F5"/>
    <w:rsid w:val="00B57DE7"/>
    <w:rsid w:val="00B615DB"/>
    <w:rsid w:val="00B661E3"/>
    <w:rsid w:val="00B673B6"/>
    <w:rsid w:val="00B701DD"/>
    <w:rsid w:val="00B7512F"/>
    <w:rsid w:val="00B76871"/>
    <w:rsid w:val="00B76F5C"/>
    <w:rsid w:val="00B86392"/>
    <w:rsid w:val="00B868D2"/>
    <w:rsid w:val="00B9309E"/>
    <w:rsid w:val="00B930C3"/>
    <w:rsid w:val="00B9383B"/>
    <w:rsid w:val="00B9791B"/>
    <w:rsid w:val="00BA2C4A"/>
    <w:rsid w:val="00BA2FDD"/>
    <w:rsid w:val="00BA4126"/>
    <w:rsid w:val="00BA47F1"/>
    <w:rsid w:val="00BA4B4B"/>
    <w:rsid w:val="00BA739D"/>
    <w:rsid w:val="00BA756A"/>
    <w:rsid w:val="00BB0C9B"/>
    <w:rsid w:val="00BB1FEE"/>
    <w:rsid w:val="00BB25F3"/>
    <w:rsid w:val="00BB3184"/>
    <w:rsid w:val="00BB35EF"/>
    <w:rsid w:val="00BB3939"/>
    <w:rsid w:val="00BB7EC1"/>
    <w:rsid w:val="00BC00ED"/>
    <w:rsid w:val="00BC2412"/>
    <w:rsid w:val="00BC29DD"/>
    <w:rsid w:val="00BC5FCA"/>
    <w:rsid w:val="00BC778E"/>
    <w:rsid w:val="00BC7AA6"/>
    <w:rsid w:val="00BD3397"/>
    <w:rsid w:val="00BD36A1"/>
    <w:rsid w:val="00BD4AEF"/>
    <w:rsid w:val="00BD5F8E"/>
    <w:rsid w:val="00BD74EB"/>
    <w:rsid w:val="00BE3088"/>
    <w:rsid w:val="00BE4A51"/>
    <w:rsid w:val="00BE655C"/>
    <w:rsid w:val="00BE6AEE"/>
    <w:rsid w:val="00BF78A7"/>
    <w:rsid w:val="00C007F0"/>
    <w:rsid w:val="00C03C9F"/>
    <w:rsid w:val="00C0524D"/>
    <w:rsid w:val="00C052DE"/>
    <w:rsid w:val="00C0552D"/>
    <w:rsid w:val="00C06540"/>
    <w:rsid w:val="00C06BC8"/>
    <w:rsid w:val="00C124CB"/>
    <w:rsid w:val="00C12949"/>
    <w:rsid w:val="00C15A76"/>
    <w:rsid w:val="00C16A39"/>
    <w:rsid w:val="00C22522"/>
    <w:rsid w:val="00C22D9B"/>
    <w:rsid w:val="00C2689D"/>
    <w:rsid w:val="00C30412"/>
    <w:rsid w:val="00C308F7"/>
    <w:rsid w:val="00C413FF"/>
    <w:rsid w:val="00C468BF"/>
    <w:rsid w:val="00C4730F"/>
    <w:rsid w:val="00C50397"/>
    <w:rsid w:val="00C52A15"/>
    <w:rsid w:val="00C53389"/>
    <w:rsid w:val="00C565DD"/>
    <w:rsid w:val="00C61260"/>
    <w:rsid w:val="00C64A95"/>
    <w:rsid w:val="00C655D6"/>
    <w:rsid w:val="00C66F68"/>
    <w:rsid w:val="00C717F0"/>
    <w:rsid w:val="00C751CA"/>
    <w:rsid w:val="00C7665D"/>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2671"/>
    <w:rsid w:val="00CD461A"/>
    <w:rsid w:val="00CD5C0C"/>
    <w:rsid w:val="00CD61B2"/>
    <w:rsid w:val="00CD7808"/>
    <w:rsid w:val="00CD7BA2"/>
    <w:rsid w:val="00CE7BF5"/>
    <w:rsid w:val="00CF12FC"/>
    <w:rsid w:val="00CF2831"/>
    <w:rsid w:val="00CF2FB0"/>
    <w:rsid w:val="00D00F7A"/>
    <w:rsid w:val="00D016B6"/>
    <w:rsid w:val="00D040BE"/>
    <w:rsid w:val="00D05C1E"/>
    <w:rsid w:val="00D06278"/>
    <w:rsid w:val="00D11E5B"/>
    <w:rsid w:val="00D206D1"/>
    <w:rsid w:val="00D2343D"/>
    <w:rsid w:val="00D256FE"/>
    <w:rsid w:val="00D277FE"/>
    <w:rsid w:val="00D278D4"/>
    <w:rsid w:val="00D31990"/>
    <w:rsid w:val="00D32057"/>
    <w:rsid w:val="00D3314A"/>
    <w:rsid w:val="00D33ACD"/>
    <w:rsid w:val="00D35177"/>
    <w:rsid w:val="00D43AE1"/>
    <w:rsid w:val="00D46D90"/>
    <w:rsid w:val="00D52F80"/>
    <w:rsid w:val="00D579F3"/>
    <w:rsid w:val="00D64E34"/>
    <w:rsid w:val="00D707B4"/>
    <w:rsid w:val="00D7309B"/>
    <w:rsid w:val="00D75D09"/>
    <w:rsid w:val="00D77C8B"/>
    <w:rsid w:val="00D80C2B"/>
    <w:rsid w:val="00D8275B"/>
    <w:rsid w:val="00D83E17"/>
    <w:rsid w:val="00D84490"/>
    <w:rsid w:val="00D92C6A"/>
    <w:rsid w:val="00D97D4A"/>
    <w:rsid w:val="00DA0B86"/>
    <w:rsid w:val="00DB06AB"/>
    <w:rsid w:val="00DB28F3"/>
    <w:rsid w:val="00DB37E0"/>
    <w:rsid w:val="00DB3A87"/>
    <w:rsid w:val="00DB3E61"/>
    <w:rsid w:val="00DC0143"/>
    <w:rsid w:val="00DC0A7F"/>
    <w:rsid w:val="00DC5F27"/>
    <w:rsid w:val="00DC5F44"/>
    <w:rsid w:val="00DC744A"/>
    <w:rsid w:val="00DC79CD"/>
    <w:rsid w:val="00DD70B2"/>
    <w:rsid w:val="00DE3A78"/>
    <w:rsid w:val="00DF0C7D"/>
    <w:rsid w:val="00DF116B"/>
    <w:rsid w:val="00DF3D50"/>
    <w:rsid w:val="00E029F3"/>
    <w:rsid w:val="00E02C2C"/>
    <w:rsid w:val="00E0340C"/>
    <w:rsid w:val="00E10140"/>
    <w:rsid w:val="00E210DD"/>
    <w:rsid w:val="00E3300C"/>
    <w:rsid w:val="00E33A98"/>
    <w:rsid w:val="00E4103C"/>
    <w:rsid w:val="00E41F23"/>
    <w:rsid w:val="00E43799"/>
    <w:rsid w:val="00E43C3D"/>
    <w:rsid w:val="00E519A8"/>
    <w:rsid w:val="00E550C0"/>
    <w:rsid w:val="00E55123"/>
    <w:rsid w:val="00E55CA8"/>
    <w:rsid w:val="00E572CC"/>
    <w:rsid w:val="00E61921"/>
    <w:rsid w:val="00E61B4C"/>
    <w:rsid w:val="00E676C3"/>
    <w:rsid w:val="00E728D5"/>
    <w:rsid w:val="00E73635"/>
    <w:rsid w:val="00E749F2"/>
    <w:rsid w:val="00E82329"/>
    <w:rsid w:val="00E848ED"/>
    <w:rsid w:val="00E8704F"/>
    <w:rsid w:val="00E90514"/>
    <w:rsid w:val="00E9201B"/>
    <w:rsid w:val="00E932C8"/>
    <w:rsid w:val="00E936EB"/>
    <w:rsid w:val="00E95B73"/>
    <w:rsid w:val="00E9600A"/>
    <w:rsid w:val="00E9623A"/>
    <w:rsid w:val="00EA38CB"/>
    <w:rsid w:val="00EA75F2"/>
    <w:rsid w:val="00EA7B9C"/>
    <w:rsid w:val="00EB0DA9"/>
    <w:rsid w:val="00EC3C46"/>
    <w:rsid w:val="00ED0577"/>
    <w:rsid w:val="00ED3191"/>
    <w:rsid w:val="00EE2630"/>
    <w:rsid w:val="00EE2A61"/>
    <w:rsid w:val="00EE7F32"/>
    <w:rsid w:val="00EF0493"/>
    <w:rsid w:val="00EF1787"/>
    <w:rsid w:val="00EF18FD"/>
    <w:rsid w:val="00F011C1"/>
    <w:rsid w:val="00F0300D"/>
    <w:rsid w:val="00F0401D"/>
    <w:rsid w:val="00F06775"/>
    <w:rsid w:val="00F16B85"/>
    <w:rsid w:val="00F16CE5"/>
    <w:rsid w:val="00F20E1B"/>
    <w:rsid w:val="00F21B47"/>
    <w:rsid w:val="00F267C9"/>
    <w:rsid w:val="00F27435"/>
    <w:rsid w:val="00F32F8A"/>
    <w:rsid w:val="00F3514D"/>
    <w:rsid w:val="00F36D99"/>
    <w:rsid w:val="00F40A70"/>
    <w:rsid w:val="00F41606"/>
    <w:rsid w:val="00F42CE7"/>
    <w:rsid w:val="00F42EA0"/>
    <w:rsid w:val="00F51787"/>
    <w:rsid w:val="00F51F53"/>
    <w:rsid w:val="00F52A52"/>
    <w:rsid w:val="00F54D2B"/>
    <w:rsid w:val="00F54F96"/>
    <w:rsid w:val="00F56CAD"/>
    <w:rsid w:val="00F60526"/>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4D34"/>
    <w:rsid w:val="00FB6FB2"/>
    <w:rsid w:val="00FC2874"/>
    <w:rsid w:val="00FC4EB7"/>
    <w:rsid w:val="00FC4F9B"/>
    <w:rsid w:val="00FC650C"/>
    <w:rsid w:val="00FC6CF0"/>
    <w:rsid w:val="00FD4A09"/>
    <w:rsid w:val="00FD6770"/>
    <w:rsid w:val="00FE0098"/>
    <w:rsid w:val="00FE24DD"/>
    <w:rsid w:val="00FE34E9"/>
    <w:rsid w:val="00FE3F20"/>
    <w:rsid w:val="00FE5348"/>
    <w:rsid w:val="00FE5404"/>
    <w:rsid w:val="00FE6A48"/>
    <w:rsid w:val="00FE7F3B"/>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03390C"/>
    <w:pPr>
      <w:tabs>
        <w:tab w:val="right" w:leader="dot" w:pos="9060"/>
      </w:tabs>
      <w:spacing w:after="100"/>
    </w:pPr>
    <w:rPr>
      <w:b/>
      <w:bCs/>
      <w:noProof/>
      <w:kern w:val="32"/>
    </w:r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Sprotnaopomba-besedilo">
    <w:name w:val="footnote text"/>
    <w:basedOn w:val="Navaden"/>
    <w:link w:val="Sprotnaopomba-besediloZnak"/>
    <w:semiHidden/>
    <w:unhideWhenUsed/>
    <w:rsid w:val="00FB6FB2"/>
    <w:pPr>
      <w:jc w:val="left"/>
    </w:pPr>
    <w:rPr>
      <w:sz w:val="20"/>
      <w:szCs w:val="20"/>
    </w:rPr>
  </w:style>
  <w:style w:type="character" w:customStyle="1" w:styleId="Sprotnaopomba-besediloZnak">
    <w:name w:val="Sprotna opomba - besedilo Znak"/>
    <w:basedOn w:val="Privzetapisavaodstavka"/>
    <w:link w:val="Sprotnaopomba-besedilo"/>
    <w:semiHidden/>
    <w:rsid w:val="00FB6FB2"/>
    <w:rPr>
      <w:rFonts w:ascii="Arial" w:hAnsi="Arial"/>
    </w:rPr>
  </w:style>
  <w:style w:type="character" w:styleId="Sprotnaopomba-sklic">
    <w:name w:val="footnote reference"/>
    <w:basedOn w:val="Privzetapisavaodstavka"/>
    <w:semiHidden/>
    <w:unhideWhenUsed/>
    <w:rsid w:val="00FB6FB2"/>
    <w:rPr>
      <w:vertAlign w:val="superscript"/>
    </w:rPr>
  </w:style>
  <w:style w:type="character" w:customStyle="1" w:styleId="OdstavekseznamaZnak">
    <w:name w:val="Odstavek seznama Znak"/>
    <w:basedOn w:val="Privzetapisavaodstavka"/>
    <w:link w:val="Odstavekseznama"/>
    <w:uiPriority w:val="34"/>
    <w:locked/>
    <w:rsid w:val="004E28B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1B3262-FEEA-4129-B0F2-E4DDC9A4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41</TotalTime>
  <Pages>14</Pages>
  <Words>4250</Words>
  <Characters>27687</Characters>
  <Application>Microsoft Office Word</Application>
  <DocSecurity>0</DocSecurity>
  <Lines>230</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31874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8</cp:revision>
  <cp:lastPrinted>2021-06-29T08:23:00Z</cp:lastPrinted>
  <dcterms:created xsi:type="dcterms:W3CDTF">2021-09-21T13:40:00Z</dcterms:created>
  <dcterms:modified xsi:type="dcterms:W3CDTF">2021-10-12T12:56:00Z</dcterms:modified>
</cp:coreProperties>
</file>